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6FFB4A" w14:textId="54B0FB95" w:rsidR="00863861" w:rsidRPr="00CE16D2" w:rsidRDefault="00536DA6" w:rsidP="00536DA6">
      <w:pPr>
        <w:pStyle w:val="Normal0"/>
        <w:jc w:val="center"/>
        <w:rPr>
          <w:rFonts w:eastAsia="Times New Roman" w:hint="default"/>
          <w:b/>
          <w:szCs w:val="24"/>
          <w:lang w:val="fr-FR" w:eastAsia="zh-CN"/>
        </w:rPr>
      </w:pPr>
      <w:r>
        <w:rPr>
          <w:rFonts w:eastAsia="Times New Roman" w:hint="default"/>
          <w:b/>
          <w:szCs w:val="24"/>
          <w:lang w:val="fr-FR" w:eastAsia="zh-CN"/>
        </w:rPr>
        <w:t>ĐÁP ÁN ĐỀ HSG NGUYỄN KHUYẾN LẦN 3</w:t>
      </w:r>
    </w:p>
    <w:p w14:paraId="58EE0F3D" w14:textId="6476E892" w:rsidR="0062004D" w:rsidRPr="00CE16D2" w:rsidRDefault="002D5E30" w:rsidP="005E34D8">
      <w:pPr>
        <w:pStyle w:val="Normal0"/>
        <w:jc w:val="both"/>
        <w:rPr>
          <w:rFonts w:hint="default"/>
          <w:b/>
          <w:szCs w:val="24"/>
          <w:lang w:eastAsia="zh-CN"/>
        </w:rPr>
      </w:pPr>
      <w:r w:rsidRPr="00CE16D2">
        <w:rPr>
          <w:rFonts w:eastAsia="Times New Roman" w:hint="default"/>
          <w:b/>
          <w:szCs w:val="24"/>
          <w:lang w:eastAsia="zh-CN"/>
        </w:rPr>
        <w:t>SECTION A: LISTENING</w:t>
      </w:r>
      <w:r w:rsidR="00497ABE" w:rsidRPr="00CE16D2">
        <w:rPr>
          <w:rFonts w:eastAsia="Times New Roman" w:hint="default"/>
          <w:b/>
          <w:szCs w:val="24"/>
          <w:lang w:eastAsia="zh-CN"/>
        </w:rPr>
        <w:t xml:space="preserve"> </w:t>
      </w:r>
    </w:p>
    <w:p w14:paraId="0A644538" w14:textId="3E6C86A9" w:rsidR="0006758B" w:rsidRPr="00CE16D2" w:rsidRDefault="002D5E30" w:rsidP="005E34D8">
      <w:pPr>
        <w:pStyle w:val="Normal0"/>
        <w:jc w:val="both"/>
        <w:rPr>
          <w:rFonts w:hint="default"/>
          <w:iCs/>
          <w:szCs w:val="24"/>
          <w:lang w:eastAsia="zh-CN"/>
        </w:rPr>
      </w:pPr>
      <w:r w:rsidRPr="00CE16D2">
        <w:rPr>
          <w:rFonts w:hint="default"/>
          <w:b/>
          <w:bCs/>
          <w:szCs w:val="24"/>
          <w:lang w:eastAsia="zh-CN"/>
        </w:rPr>
        <w:t>Part 1:</w:t>
      </w:r>
      <w:r w:rsidRPr="00CE16D2">
        <w:rPr>
          <w:rFonts w:hint="default"/>
          <w:szCs w:val="24"/>
          <w:lang w:eastAsia="zh-CN"/>
        </w:rPr>
        <w:t xml:space="preserve"> </w:t>
      </w:r>
      <w:r w:rsidR="0006758B" w:rsidRPr="00CE16D2">
        <w:rPr>
          <w:rFonts w:hint="default"/>
          <w:b/>
          <w:iCs/>
          <w:szCs w:val="24"/>
        </w:rPr>
        <w:t>You will hear</w:t>
      </w:r>
      <w:r w:rsidR="00F8166F" w:rsidRPr="00CE16D2">
        <w:rPr>
          <w:rFonts w:hint="default"/>
          <w:b/>
          <w:iCs/>
          <w:szCs w:val="24"/>
        </w:rPr>
        <w:t xml:space="preserve"> a woman speaking to a group of people</w:t>
      </w:r>
      <w:r w:rsidR="00CE43CE" w:rsidRPr="00CE16D2">
        <w:rPr>
          <w:rFonts w:hint="default"/>
          <w:b/>
          <w:iCs/>
          <w:szCs w:val="24"/>
        </w:rPr>
        <w:t xml:space="preserve"> who are planning a village fete</w:t>
      </w:r>
      <w:r w:rsidR="0006758B" w:rsidRPr="00CE16D2">
        <w:rPr>
          <w:rFonts w:hint="default"/>
          <w:b/>
          <w:iCs/>
          <w:szCs w:val="24"/>
        </w:rPr>
        <w:t>. For questions 1-5, choose the answer (A,</w:t>
      </w:r>
      <w:r w:rsidR="00363D25" w:rsidRPr="00CE16D2">
        <w:rPr>
          <w:rFonts w:hint="default"/>
          <w:b/>
          <w:iCs/>
          <w:szCs w:val="24"/>
        </w:rPr>
        <w:t xml:space="preserve"> </w:t>
      </w:r>
      <w:r w:rsidR="0006758B" w:rsidRPr="00CE16D2">
        <w:rPr>
          <w:rFonts w:hint="default"/>
          <w:b/>
          <w:iCs/>
          <w:szCs w:val="24"/>
        </w:rPr>
        <w:t>B,</w:t>
      </w:r>
      <w:r w:rsidR="00363D25" w:rsidRPr="00CE16D2">
        <w:rPr>
          <w:rFonts w:hint="default"/>
          <w:b/>
          <w:iCs/>
          <w:szCs w:val="24"/>
        </w:rPr>
        <w:t xml:space="preserve"> </w:t>
      </w:r>
      <w:r w:rsidR="0006758B" w:rsidRPr="00CE16D2">
        <w:rPr>
          <w:rFonts w:hint="default"/>
          <w:b/>
          <w:iCs/>
          <w:szCs w:val="24"/>
        </w:rPr>
        <w:t>C,</w:t>
      </w:r>
      <w:r w:rsidR="00363D25" w:rsidRPr="00CE16D2">
        <w:rPr>
          <w:rFonts w:hint="default"/>
          <w:b/>
          <w:iCs/>
          <w:szCs w:val="24"/>
        </w:rPr>
        <w:t xml:space="preserve"> </w:t>
      </w:r>
      <w:r w:rsidR="0006758B" w:rsidRPr="00CE16D2">
        <w:rPr>
          <w:rFonts w:hint="default"/>
          <w:b/>
          <w:iCs/>
          <w:szCs w:val="24"/>
        </w:rPr>
        <w:t xml:space="preserve">or D) which fits best according to what you hear. </w:t>
      </w:r>
      <w:r w:rsidR="0006758B" w:rsidRPr="00CE16D2">
        <w:rPr>
          <w:rFonts w:hint="default"/>
          <w:b/>
          <w:bCs/>
          <w:iCs/>
          <w:szCs w:val="24"/>
          <w:lang w:eastAsia="zh-CN"/>
        </w:rPr>
        <w:t xml:space="preserve">You will hear the recording TWICE. </w:t>
      </w:r>
    </w:p>
    <w:p w14:paraId="2FA4ED36" w14:textId="3CB1C246" w:rsidR="00013DD9" w:rsidRPr="00CE16D2" w:rsidRDefault="0006758B" w:rsidP="005E34D8">
      <w:pPr>
        <w:ind w:right="-81"/>
        <w:contextualSpacing/>
        <w:jc w:val="both"/>
      </w:pPr>
      <w:r w:rsidRPr="00CE16D2">
        <w:rPr>
          <w:b/>
          <w:iCs/>
        </w:rPr>
        <w:t>Question</w:t>
      </w:r>
      <w:r w:rsidRPr="00CE16D2">
        <w:rPr>
          <w:b/>
        </w:rPr>
        <w:t xml:space="preserve"> 1</w:t>
      </w:r>
      <w:r w:rsidRPr="00CE16D2">
        <w:t xml:space="preserve">. </w:t>
      </w:r>
      <w:r w:rsidR="00013DD9" w:rsidRPr="00CE16D2">
        <w:t>Why is this year’s village f</w:t>
      </w:r>
      <w:r w:rsidR="00364707" w:rsidRPr="00CE16D2">
        <w:t>e</w:t>
      </w:r>
      <w:r w:rsidR="00013DD9" w:rsidRPr="00CE16D2">
        <w:t>te especially significant?</w:t>
      </w:r>
    </w:p>
    <w:p w14:paraId="0CCE927B" w14:textId="7B60C0CE" w:rsidR="00013DD9" w:rsidRPr="00CE16D2" w:rsidRDefault="00412A61" w:rsidP="005E34D8">
      <w:pPr>
        <w:ind w:right="-81" w:firstLine="720"/>
        <w:contextualSpacing/>
        <w:jc w:val="both"/>
      </w:pPr>
      <w:r w:rsidRPr="00CE16D2">
        <w:rPr>
          <w:b/>
          <w:bCs/>
        </w:rPr>
        <w:t>A.</w:t>
      </w:r>
      <w:r w:rsidR="00013DD9" w:rsidRPr="00CE16D2">
        <w:t xml:space="preserve"> It celebrates the start of summer</w:t>
      </w:r>
      <w:r w:rsidR="007833B0" w:rsidRPr="00CE16D2">
        <w:t>.</w:t>
      </w:r>
      <w:r w:rsidR="00363D25" w:rsidRPr="00CE16D2">
        <w:tab/>
      </w:r>
      <w:r w:rsidR="00363D25" w:rsidRPr="00CE16D2">
        <w:tab/>
      </w:r>
      <w:r w:rsidR="00363D25" w:rsidRPr="00CE16D2">
        <w:tab/>
      </w:r>
      <w:r w:rsidRPr="00CE16D2">
        <w:rPr>
          <w:b/>
          <w:bCs/>
        </w:rPr>
        <w:t>B.</w:t>
      </w:r>
      <w:r w:rsidR="00013DD9" w:rsidRPr="00CE16D2">
        <w:t xml:space="preserve"> It’s expected to have record attendance</w:t>
      </w:r>
      <w:r w:rsidR="007833B0" w:rsidRPr="00CE16D2">
        <w:t>.</w:t>
      </w:r>
    </w:p>
    <w:p w14:paraId="30475440" w14:textId="6F909728" w:rsidR="0006758B" w:rsidRPr="00CE16D2" w:rsidRDefault="00412A61" w:rsidP="005E34D8">
      <w:pPr>
        <w:ind w:right="-81" w:firstLine="720"/>
        <w:contextualSpacing/>
        <w:jc w:val="both"/>
      </w:pPr>
      <w:r w:rsidRPr="00CE16D2">
        <w:rPr>
          <w:b/>
          <w:bCs/>
          <w:u w:val="single"/>
        </w:rPr>
        <w:t>C.</w:t>
      </w:r>
      <w:r w:rsidR="00013DD9" w:rsidRPr="00CE16D2">
        <w:t xml:space="preserve"> It’s </w:t>
      </w:r>
      <w:r w:rsidR="00CE210A" w:rsidRPr="00CE16D2">
        <w:t>drumming up</w:t>
      </w:r>
      <w:r w:rsidR="00680F0C" w:rsidRPr="00CE16D2">
        <w:t xml:space="preserve"> money</w:t>
      </w:r>
      <w:r w:rsidR="00013DD9" w:rsidRPr="00CE16D2">
        <w:t xml:space="preserve"> for roof repairs</w:t>
      </w:r>
      <w:r w:rsidR="007833B0" w:rsidRPr="00CE16D2">
        <w:t>.</w:t>
      </w:r>
      <w:r w:rsidR="00363D25" w:rsidRPr="00CE16D2">
        <w:tab/>
      </w:r>
      <w:r w:rsidR="00363D25" w:rsidRPr="00CE16D2">
        <w:tab/>
      </w:r>
      <w:r w:rsidRPr="00CE16D2">
        <w:rPr>
          <w:b/>
          <w:bCs/>
        </w:rPr>
        <w:t>D.</w:t>
      </w:r>
      <w:r w:rsidR="00013DD9" w:rsidRPr="00CE16D2">
        <w:rPr>
          <w:b/>
          <w:bCs/>
        </w:rPr>
        <w:t xml:space="preserve"> </w:t>
      </w:r>
      <w:r w:rsidR="00013DD9" w:rsidRPr="00CE16D2">
        <w:t>It introduces new games for children</w:t>
      </w:r>
      <w:r w:rsidR="007833B0" w:rsidRPr="00CE16D2">
        <w:t>.</w:t>
      </w:r>
    </w:p>
    <w:p w14:paraId="74B40B0C" w14:textId="7B6625CB" w:rsidR="00E465D9" w:rsidRPr="00CE16D2" w:rsidRDefault="0006758B" w:rsidP="005E34D8">
      <w:pPr>
        <w:ind w:right="-81"/>
        <w:contextualSpacing/>
        <w:jc w:val="both"/>
      </w:pPr>
      <w:r w:rsidRPr="00CE16D2">
        <w:rPr>
          <w:b/>
          <w:iCs/>
        </w:rPr>
        <w:t>Question</w:t>
      </w:r>
      <w:r w:rsidRPr="00CE16D2">
        <w:rPr>
          <w:b/>
        </w:rPr>
        <w:t xml:space="preserve"> 2.</w:t>
      </w:r>
      <w:r w:rsidRPr="00CE16D2">
        <w:t xml:space="preserve"> </w:t>
      </w:r>
      <w:r w:rsidR="00E465D9" w:rsidRPr="00CE16D2">
        <w:t>What do the ticket sales data from last year imply about this year’s fundraising strategy?</w:t>
      </w:r>
    </w:p>
    <w:p w14:paraId="3A18C113" w14:textId="054CB072" w:rsidR="00E465D9" w:rsidRPr="00CE16D2" w:rsidRDefault="00412A61" w:rsidP="005E34D8">
      <w:pPr>
        <w:ind w:right="-81" w:firstLine="720"/>
        <w:contextualSpacing/>
        <w:jc w:val="both"/>
      </w:pPr>
      <w:r w:rsidRPr="00CE16D2">
        <w:rPr>
          <w:b/>
          <w:bCs/>
        </w:rPr>
        <w:t>A.</w:t>
      </w:r>
      <w:r w:rsidR="00E465D9" w:rsidRPr="00CE16D2">
        <w:t xml:space="preserve"> Ticket prices will increase to meet the target</w:t>
      </w:r>
      <w:r w:rsidR="007833B0" w:rsidRPr="00CE16D2">
        <w:t>.</w:t>
      </w:r>
    </w:p>
    <w:p w14:paraId="62B3B72A" w14:textId="09D4D420" w:rsidR="00E465D9" w:rsidRPr="00CE16D2" w:rsidRDefault="00412A61" w:rsidP="005E34D8">
      <w:pPr>
        <w:ind w:right="-81" w:firstLine="720"/>
        <w:contextualSpacing/>
        <w:jc w:val="both"/>
      </w:pPr>
      <w:r w:rsidRPr="00CE16D2">
        <w:rPr>
          <w:b/>
          <w:bCs/>
        </w:rPr>
        <w:t>B.</w:t>
      </w:r>
      <w:r w:rsidR="00E465D9" w:rsidRPr="00CE16D2">
        <w:t xml:space="preserve"> Organizers expect fewer attendees</w:t>
      </w:r>
      <w:r w:rsidR="007833B0" w:rsidRPr="00CE16D2">
        <w:t>.</w:t>
      </w:r>
    </w:p>
    <w:p w14:paraId="2386A81E" w14:textId="28133544" w:rsidR="00E465D9" w:rsidRPr="00CE16D2" w:rsidRDefault="00412A61" w:rsidP="005E34D8">
      <w:pPr>
        <w:ind w:right="-81" w:firstLine="720"/>
        <w:contextualSpacing/>
        <w:jc w:val="both"/>
      </w:pPr>
      <w:r w:rsidRPr="00CE16D2">
        <w:rPr>
          <w:b/>
          <w:bCs/>
          <w:u w:val="single"/>
        </w:rPr>
        <w:t>C.</w:t>
      </w:r>
      <w:r w:rsidR="00E465D9" w:rsidRPr="00CE16D2">
        <w:t xml:space="preserve"> Additional income must come from stalls and games</w:t>
      </w:r>
      <w:r w:rsidR="007833B0" w:rsidRPr="00CE16D2">
        <w:t>.</w:t>
      </w:r>
    </w:p>
    <w:p w14:paraId="7FEC42EA" w14:textId="647776C2" w:rsidR="00E465D9" w:rsidRPr="00CE16D2" w:rsidRDefault="00412A61" w:rsidP="005E34D8">
      <w:pPr>
        <w:ind w:right="-81" w:firstLine="720"/>
        <w:contextualSpacing/>
        <w:jc w:val="both"/>
      </w:pPr>
      <w:r w:rsidRPr="00CE16D2">
        <w:rPr>
          <w:b/>
          <w:bCs/>
        </w:rPr>
        <w:t>D.</w:t>
      </w:r>
      <w:r w:rsidR="00E465D9" w:rsidRPr="00CE16D2">
        <w:t xml:space="preserve"> Discounted tickets will be remove</w:t>
      </w:r>
      <w:r w:rsidR="00EF6C9A" w:rsidRPr="00CE16D2">
        <w:t>d.</w:t>
      </w:r>
    </w:p>
    <w:p w14:paraId="097F4EB1" w14:textId="77777777" w:rsidR="00AD31CD" w:rsidRPr="00CE16D2" w:rsidRDefault="0006758B" w:rsidP="005E34D8">
      <w:pPr>
        <w:ind w:right="-81"/>
        <w:contextualSpacing/>
        <w:jc w:val="both"/>
      </w:pPr>
      <w:r w:rsidRPr="00CE16D2">
        <w:rPr>
          <w:b/>
          <w:iCs/>
        </w:rPr>
        <w:t>Question</w:t>
      </w:r>
      <w:r w:rsidRPr="00CE16D2">
        <w:rPr>
          <w:b/>
        </w:rPr>
        <w:t xml:space="preserve"> 3</w:t>
      </w:r>
      <w:r w:rsidRPr="00CE16D2">
        <w:t xml:space="preserve">. </w:t>
      </w:r>
      <w:r w:rsidR="00AD31CD" w:rsidRPr="00CE16D2">
        <w:t>What makes the chocolate throw game challenging?</w:t>
      </w:r>
    </w:p>
    <w:p w14:paraId="73FA8AFA" w14:textId="76474679" w:rsidR="00AD31CD" w:rsidRPr="00CE16D2" w:rsidRDefault="00412A61" w:rsidP="005E34D8">
      <w:pPr>
        <w:ind w:right="-81" w:firstLine="720"/>
        <w:contextualSpacing/>
        <w:jc w:val="both"/>
      </w:pPr>
      <w:r w:rsidRPr="00CE16D2">
        <w:rPr>
          <w:b/>
          <w:bCs/>
        </w:rPr>
        <w:t>A.</w:t>
      </w:r>
      <w:r w:rsidR="00AD31CD" w:rsidRPr="00CE16D2">
        <w:t xml:space="preserve"> Players must hit a moving target</w:t>
      </w:r>
      <w:r w:rsidR="007833B0" w:rsidRPr="00CE16D2">
        <w:t>.</w:t>
      </w:r>
    </w:p>
    <w:p w14:paraId="6DB29F3D" w14:textId="0DA23118" w:rsidR="00AD31CD" w:rsidRPr="00CE16D2" w:rsidRDefault="00412A61" w:rsidP="005E34D8">
      <w:pPr>
        <w:ind w:right="-81" w:firstLine="720"/>
        <w:contextualSpacing/>
        <w:jc w:val="both"/>
      </w:pPr>
      <w:r w:rsidRPr="00CE16D2">
        <w:rPr>
          <w:b/>
          <w:bCs/>
          <w:u w:val="single"/>
        </w:rPr>
        <w:t>B.</w:t>
      </w:r>
      <w:r w:rsidR="00AD31CD" w:rsidRPr="00CE16D2">
        <w:t xml:space="preserve"> The penny must land and stay on the chocolate bar</w:t>
      </w:r>
      <w:r w:rsidR="007833B0" w:rsidRPr="00CE16D2">
        <w:t>.</w:t>
      </w:r>
    </w:p>
    <w:p w14:paraId="7893E244" w14:textId="09160004" w:rsidR="00AD31CD" w:rsidRPr="00CE16D2" w:rsidRDefault="00412A61" w:rsidP="005E34D8">
      <w:pPr>
        <w:ind w:right="-81" w:firstLine="720"/>
        <w:contextualSpacing/>
        <w:jc w:val="both"/>
      </w:pPr>
      <w:r w:rsidRPr="00CE16D2">
        <w:rPr>
          <w:b/>
          <w:bCs/>
        </w:rPr>
        <w:t>C.</w:t>
      </w:r>
      <w:r w:rsidR="00AD31CD" w:rsidRPr="00CE16D2">
        <w:t xml:space="preserve"> It requires teamwork and coordination</w:t>
      </w:r>
      <w:r w:rsidR="007833B0" w:rsidRPr="00CE16D2">
        <w:t>.</w:t>
      </w:r>
    </w:p>
    <w:p w14:paraId="712C97CD" w14:textId="3078C9C1" w:rsidR="0006758B" w:rsidRPr="00CE16D2" w:rsidRDefault="00412A61" w:rsidP="005E34D8">
      <w:pPr>
        <w:ind w:right="-81" w:firstLine="720"/>
        <w:contextualSpacing/>
        <w:jc w:val="both"/>
      </w:pPr>
      <w:r w:rsidRPr="00CE16D2">
        <w:rPr>
          <w:b/>
          <w:bCs/>
        </w:rPr>
        <w:t>D.</w:t>
      </w:r>
      <w:r w:rsidR="00AD31CD" w:rsidRPr="00CE16D2">
        <w:t xml:space="preserve"> Players must answer a question before throwing</w:t>
      </w:r>
      <w:r w:rsidR="007833B0" w:rsidRPr="00CE16D2">
        <w:t>.</w:t>
      </w:r>
    </w:p>
    <w:p w14:paraId="17660743" w14:textId="77777777" w:rsidR="007833B0" w:rsidRPr="00CE16D2" w:rsidRDefault="0006758B" w:rsidP="005E34D8">
      <w:pPr>
        <w:ind w:right="-81"/>
        <w:contextualSpacing/>
        <w:jc w:val="both"/>
      </w:pPr>
      <w:r w:rsidRPr="00CE16D2">
        <w:rPr>
          <w:b/>
          <w:iCs/>
        </w:rPr>
        <w:t>Question</w:t>
      </w:r>
      <w:r w:rsidRPr="00CE16D2">
        <w:rPr>
          <w:b/>
        </w:rPr>
        <w:t xml:space="preserve"> 4.</w:t>
      </w:r>
      <w:r w:rsidRPr="00CE16D2">
        <w:t xml:space="preserve"> </w:t>
      </w:r>
      <w:r w:rsidR="007833B0" w:rsidRPr="00CE16D2">
        <w:t>Why might the chocolate throw be popular among children?</w:t>
      </w:r>
    </w:p>
    <w:p w14:paraId="41FC1AF9" w14:textId="5F70E671" w:rsidR="007833B0" w:rsidRPr="00CE16D2" w:rsidRDefault="00412A61" w:rsidP="005E34D8">
      <w:pPr>
        <w:ind w:right="-81" w:firstLine="720"/>
        <w:contextualSpacing/>
        <w:jc w:val="both"/>
      </w:pPr>
      <w:r w:rsidRPr="00CE16D2">
        <w:rPr>
          <w:b/>
          <w:bCs/>
        </w:rPr>
        <w:t>A.</w:t>
      </w:r>
      <w:r w:rsidR="007833B0" w:rsidRPr="00CE16D2">
        <w:t xml:space="preserve"> It’s easy to win.</w:t>
      </w:r>
      <w:r w:rsidR="007833B0" w:rsidRPr="00CE16D2">
        <w:tab/>
      </w:r>
      <w:r w:rsidR="007833B0" w:rsidRPr="00CE16D2">
        <w:tab/>
      </w:r>
      <w:r w:rsidR="007833B0" w:rsidRPr="00CE16D2">
        <w:tab/>
      </w:r>
      <w:r w:rsidR="007833B0" w:rsidRPr="00CE16D2">
        <w:tab/>
      </w:r>
      <w:r w:rsidR="007833B0" w:rsidRPr="00CE16D2">
        <w:tab/>
      </w:r>
      <w:r w:rsidRPr="00CE16D2">
        <w:rPr>
          <w:b/>
          <w:bCs/>
        </w:rPr>
        <w:t>B.</w:t>
      </w:r>
      <w:r w:rsidR="007833B0" w:rsidRPr="00CE16D2">
        <w:t xml:space="preserve"> It’s a traditional game.</w:t>
      </w:r>
    </w:p>
    <w:p w14:paraId="0D26BDEE" w14:textId="5F525EC0" w:rsidR="0006758B" w:rsidRPr="00CE16D2" w:rsidRDefault="00412A61" w:rsidP="005E34D8">
      <w:pPr>
        <w:ind w:right="-81" w:firstLine="720"/>
        <w:contextualSpacing/>
        <w:jc w:val="both"/>
      </w:pPr>
      <w:r w:rsidRPr="00CE16D2">
        <w:rPr>
          <w:b/>
          <w:bCs/>
        </w:rPr>
        <w:t>C.</w:t>
      </w:r>
      <w:r w:rsidR="007833B0" w:rsidRPr="00CE16D2">
        <w:t xml:space="preserve"> It’s free to play.</w:t>
      </w:r>
      <w:r w:rsidR="004E6365" w:rsidRPr="00CE16D2">
        <w:tab/>
      </w:r>
      <w:r w:rsidR="004E6365" w:rsidRPr="00CE16D2">
        <w:tab/>
      </w:r>
      <w:r w:rsidR="004E6365" w:rsidRPr="00CE16D2">
        <w:tab/>
      </w:r>
      <w:r w:rsidR="004E6365" w:rsidRPr="00CE16D2">
        <w:tab/>
      </w:r>
      <w:r w:rsidR="004E6365" w:rsidRPr="00CE16D2">
        <w:tab/>
      </w:r>
      <w:r w:rsidRPr="00CE16D2">
        <w:rPr>
          <w:b/>
          <w:bCs/>
          <w:u w:val="single"/>
        </w:rPr>
        <w:t>D.</w:t>
      </w:r>
      <w:r w:rsidR="004E6365" w:rsidRPr="00CE16D2">
        <w:t xml:space="preserve"> It offers a tasty prize.</w:t>
      </w:r>
    </w:p>
    <w:p w14:paraId="6A1C3AEC" w14:textId="77777777" w:rsidR="001E2ECD" w:rsidRPr="00CE16D2" w:rsidRDefault="0006758B" w:rsidP="005E34D8">
      <w:pPr>
        <w:ind w:right="-81"/>
        <w:contextualSpacing/>
        <w:jc w:val="both"/>
      </w:pPr>
      <w:r w:rsidRPr="00CE16D2">
        <w:rPr>
          <w:b/>
          <w:iCs/>
        </w:rPr>
        <w:t>Question</w:t>
      </w:r>
      <w:r w:rsidRPr="00CE16D2">
        <w:rPr>
          <w:b/>
        </w:rPr>
        <w:t xml:space="preserve"> 5.</w:t>
      </w:r>
      <w:r w:rsidRPr="00CE16D2">
        <w:t xml:space="preserve"> </w:t>
      </w:r>
      <w:r w:rsidR="001E2ECD" w:rsidRPr="00CE16D2">
        <w:t>Based on the earnings from the chocolate throw, how many throws were made last year?</w:t>
      </w:r>
    </w:p>
    <w:p w14:paraId="2250FE19" w14:textId="720D4B15" w:rsidR="003624AE" w:rsidRPr="00CE16D2" w:rsidRDefault="00412A61" w:rsidP="005E34D8">
      <w:pPr>
        <w:ind w:right="-81" w:firstLine="720"/>
        <w:contextualSpacing/>
        <w:jc w:val="both"/>
      </w:pPr>
      <w:r w:rsidRPr="00CE16D2">
        <w:rPr>
          <w:b/>
          <w:bCs/>
        </w:rPr>
        <w:t>A.</w:t>
      </w:r>
      <w:r w:rsidR="001E2ECD" w:rsidRPr="00CE16D2">
        <w:t xml:space="preserve"> 400</w:t>
      </w:r>
      <w:r w:rsidR="0034700E" w:rsidRPr="00CE16D2">
        <w:tab/>
      </w:r>
      <w:r w:rsidR="0034700E" w:rsidRPr="00CE16D2">
        <w:tab/>
      </w:r>
      <w:r w:rsidR="0034700E" w:rsidRPr="00CE16D2">
        <w:tab/>
      </w:r>
      <w:r w:rsidRPr="00CE16D2">
        <w:rPr>
          <w:b/>
          <w:bCs/>
          <w:u w:val="single"/>
        </w:rPr>
        <w:t>B.</w:t>
      </w:r>
      <w:r w:rsidR="001E2ECD" w:rsidRPr="00CE16D2">
        <w:t xml:space="preserve"> 800</w:t>
      </w:r>
      <w:r w:rsidR="0034700E" w:rsidRPr="00CE16D2">
        <w:tab/>
      </w:r>
      <w:r w:rsidR="0034700E" w:rsidRPr="00CE16D2">
        <w:tab/>
      </w:r>
      <w:r w:rsidR="0034700E" w:rsidRPr="00CE16D2">
        <w:tab/>
      </w:r>
      <w:r w:rsidR="0034700E" w:rsidRPr="00CE16D2">
        <w:tab/>
      </w:r>
      <w:r w:rsidRPr="00CE16D2">
        <w:rPr>
          <w:b/>
          <w:bCs/>
        </w:rPr>
        <w:t>C.</w:t>
      </w:r>
      <w:r w:rsidR="001E2ECD" w:rsidRPr="00CE16D2">
        <w:t xml:space="preserve"> </w:t>
      </w:r>
      <w:r w:rsidR="0034700E" w:rsidRPr="00CE16D2">
        <w:t>50</w:t>
      </w:r>
      <w:r w:rsidR="0034700E" w:rsidRPr="00CE16D2">
        <w:tab/>
      </w:r>
      <w:r w:rsidR="0034700E" w:rsidRPr="00CE16D2">
        <w:tab/>
      </w:r>
      <w:r w:rsidR="0034700E" w:rsidRPr="00CE16D2">
        <w:tab/>
      </w:r>
      <w:r w:rsidR="0034700E" w:rsidRPr="00CE16D2">
        <w:tab/>
      </w:r>
      <w:r w:rsidRPr="00CE16D2">
        <w:rPr>
          <w:b/>
          <w:bCs/>
        </w:rPr>
        <w:t>D.</w:t>
      </w:r>
      <w:r w:rsidR="001E2ECD" w:rsidRPr="00CE16D2">
        <w:rPr>
          <w:b/>
          <w:bCs/>
        </w:rPr>
        <w:t xml:space="preserve"> </w:t>
      </w:r>
      <w:r w:rsidR="001E2ECD" w:rsidRPr="00CE16D2">
        <w:t>1,200</w:t>
      </w:r>
    </w:p>
    <w:p w14:paraId="3AEC79AD" w14:textId="5958CAE5" w:rsidR="00A41ED9" w:rsidRPr="00CE16D2" w:rsidRDefault="002D5E30" w:rsidP="005E34D8">
      <w:pPr>
        <w:pStyle w:val="Normal0"/>
        <w:jc w:val="both"/>
        <w:rPr>
          <w:rFonts w:hint="default"/>
          <w:b/>
          <w:bCs/>
          <w:szCs w:val="24"/>
          <w:lang w:eastAsia="zh-CN"/>
        </w:rPr>
      </w:pPr>
      <w:r w:rsidRPr="00CE16D2">
        <w:rPr>
          <w:rFonts w:hint="default"/>
          <w:b/>
          <w:szCs w:val="24"/>
          <w:lang w:eastAsia="zh-CN"/>
        </w:rPr>
        <w:t xml:space="preserve">Part </w:t>
      </w:r>
      <w:r w:rsidR="00EF6470">
        <w:rPr>
          <w:rFonts w:hint="default"/>
          <w:b/>
          <w:szCs w:val="24"/>
          <w:lang w:eastAsia="zh-CN"/>
        </w:rPr>
        <w:t>2</w:t>
      </w:r>
      <w:r w:rsidRPr="00CE16D2">
        <w:rPr>
          <w:rFonts w:hint="default"/>
          <w:b/>
          <w:szCs w:val="24"/>
          <w:lang w:eastAsia="zh-CN"/>
        </w:rPr>
        <w:t xml:space="preserve">. </w:t>
      </w:r>
      <w:r w:rsidR="00A41ED9" w:rsidRPr="00CE16D2">
        <w:rPr>
          <w:rFonts w:hint="default"/>
          <w:b/>
          <w:bCs/>
          <w:szCs w:val="24"/>
        </w:rPr>
        <w:t>You will hear</w:t>
      </w:r>
      <w:r w:rsidR="0028665E" w:rsidRPr="00CE16D2">
        <w:rPr>
          <w:rFonts w:hint="default"/>
          <w:b/>
          <w:bCs/>
          <w:szCs w:val="24"/>
        </w:rPr>
        <w:t xml:space="preserve"> a conversation between </w:t>
      </w:r>
      <w:r w:rsidR="00EC465A" w:rsidRPr="00CE16D2">
        <w:rPr>
          <w:rFonts w:hint="default"/>
          <w:b/>
          <w:bCs/>
          <w:szCs w:val="24"/>
        </w:rPr>
        <w:t>a</w:t>
      </w:r>
      <w:r w:rsidR="0028665E" w:rsidRPr="00CE16D2">
        <w:rPr>
          <w:rFonts w:hint="default"/>
          <w:b/>
          <w:bCs/>
          <w:szCs w:val="24"/>
        </w:rPr>
        <w:t xml:space="preserve"> tutor</w:t>
      </w:r>
      <w:r w:rsidR="00EC465A" w:rsidRPr="00CE16D2">
        <w:rPr>
          <w:rFonts w:hint="default"/>
          <w:b/>
          <w:bCs/>
          <w:szCs w:val="24"/>
        </w:rPr>
        <w:t xml:space="preserve"> and a student who just completed her intern</w:t>
      </w:r>
      <w:r w:rsidR="00911A5A" w:rsidRPr="00CE16D2">
        <w:rPr>
          <w:rFonts w:hint="default"/>
          <w:b/>
          <w:bCs/>
          <w:szCs w:val="24"/>
        </w:rPr>
        <w:t>ship glass works</w:t>
      </w:r>
      <w:r w:rsidR="00A41ED9" w:rsidRPr="00CE16D2">
        <w:rPr>
          <w:rFonts w:hint="default"/>
          <w:b/>
          <w:bCs/>
          <w:szCs w:val="24"/>
        </w:rPr>
        <w:t xml:space="preserve">. For questions 6-10, choose the answer A, B, C, or D which fits best according to what you hear. </w:t>
      </w:r>
      <w:r w:rsidR="00A41ED9" w:rsidRPr="00CE16D2">
        <w:rPr>
          <w:rFonts w:hint="default"/>
          <w:b/>
          <w:bCs/>
          <w:szCs w:val="24"/>
          <w:lang w:eastAsia="zh-CN"/>
        </w:rPr>
        <w:t>You will hear the recording TWICE.</w:t>
      </w:r>
      <w:r w:rsidR="00313BB2" w:rsidRPr="00CE16D2">
        <w:rPr>
          <w:rFonts w:hint="default"/>
          <w:b/>
          <w:bCs/>
          <w:szCs w:val="24"/>
          <w:lang w:eastAsia="zh-CN"/>
        </w:rPr>
        <w:t xml:space="preserve"> </w:t>
      </w:r>
    </w:p>
    <w:p w14:paraId="75F741C0" w14:textId="754A27DD" w:rsidR="003619C1" w:rsidRPr="00CE16D2" w:rsidRDefault="00A41ED9" w:rsidP="005E34D8">
      <w:pPr>
        <w:ind w:right="-367"/>
        <w:jc w:val="both"/>
      </w:pPr>
      <w:r w:rsidRPr="00CE16D2">
        <w:rPr>
          <w:b/>
          <w:bCs/>
        </w:rPr>
        <w:t xml:space="preserve">Question </w:t>
      </w:r>
      <w:r w:rsidR="00EF6470">
        <w:rPr>
          <w:b/>
          <w:bCs/>
        </w:rPr>
        <w:t>6</w:t>
      </w:r>
      <w:r w:rsidRPr="00CE16D2">
        <w:rPr>
          <w:b/>
          <w:bCs/>
        </w:rPr>
        <w:t>:</w:t>
      </w:r>
      <w:r w:rsidRPr="00CE16D2">
        <w:t xml:space="preserve"> </w:t>
      </w:r>
      <w:r w:rsidR="003619C1" w:rsidRPr="00CE16D2">
        <w:t>Why did Sonia choose to do her internship at the glass works?</w:t>
      </w:r>
    </w:p>
    <w:p w14:paraId="29A257F1" w14:textId="3FDC5E68" w:rsidR="003619C1" w:rsidRPr="00CE16D2" w:rsidRDefault="00412A61" w:rsidP="005E34D8">
      <w:pPr>
        <w:ind w:right="-367" w:firstLine="720"/>
        <w:jc w:val="both"/>
      </w:pPr>
      <w:r w:rsidRPr="00CE16D2">
        <w:rPr>
          <w:b/>
          <w:bCs/>
        </w:rPr>
        <w:t>A.</w:t>
      </w:r>
      <w:r w:rsidR="003619C1" w:rsidRPr="00CE16D2">
        <w:t xml:space="preserve"> Because she wanted to work in a large industrial company</w:t>
      </w:r>
      <w:r w:rsidR="007F0B23" w:rsidRPr="00CE16D2">
        <w:t xml:space="preserve"> making glass</w:t>
      </w:r>
      <w:r w:rsidR="003619C1" w:rsidRPr="00CE16D2">
        <w:t>.</w:t>
      </w:r>
    </w:p>
    <w:p w14:paraId="54146F53" w14:textId="66E96B4E" w:rsidR="003619C1" w:rsidRPr="00CE16D2" w:rsidRDefault="00412A61" w:rsidP="005E34D8">
      <w:pPr>
        <w:ind w:right="-367" w:firstLine="720"/>
        <w:jc w:val="both"/>
      </w:pPr>
      <w:r w:rsidRPr="00CE16D2">
        <w:rPr>
          <w:b/>
          <w:bCs/>
          <w:u w:val="single"/>
        </w:rPr>
        <w:t>B.</w:t>
      </w:r>
      <w:r w:rsidR="003619C1" w:rsidRPr="00CE16D2">
        <w:t xml:space="preserve"> Because she was interested in learning how stained glass is made.</w:t>
      </w:r>
    </w:p>
    <w:p w14:paraId="2EFF9487" w14:textId="2484ECCC" w:rsidR="003619C1" w:rsidRPr="00CE16D2" w:rsidRDefault="00412A61" w:rsidP="005E34D8">
      <w:pPr>
        <w:ind w:right="-367" w:firstLine="720"/>
        <w:jc w:val="both"/>
      </w:pPr>
      <w:r w:rsidRPr="00CE16D2">
        <w:rPr>
          <w:b/>
          <w:bCs/>
        </w:rPr>
        <w:t>C.</w:t>
      </w:r>
      <w:r w:rsidR="003619C1" w:rsidRPr="00CE16D2">
        <w:t xml:space="preserve"> Because she needed </w:t>
      </w:r>
      <w:r w:rsidR="007F0B23" w:rsidRPr="00CE16D2">
        <w:t xml:space="preserve">some </w:t>
      </w:r>
      <w:r w:rsidR="003619C1" w:rsidRPr="00CE16D2">
        <w:t>experience for her university project.</w:t>
      </w:r>
    </w:p>
    <w:p w14:paraId="7AE214D5" w14:textId="258B25D2" w:rsidR="00A41ED9" w:rsidRPr="00CE16D2" w:rsidRDefault="00412A61" w:rsidP="005E34D8">
      <w:pPr>
        <w:ind w:right="-367" w:firstLine="720"/>
        <w:jc w:val="both"/>
      </w:pPr>
      <w:r w:rsidRPr="00CE16D2">
        <w:rPr>
          <w:b/>
          <w:bCs/>
        </w:rPr>
        <w:t>D.</w:t>
      </w:r>
      <w:r w:rsidR="003619C1" w:rsidRPr="00CE16D2">
        <w:t xml:space="preserve"> Because the company was close to her home.</w:t>
      </w:r>
    </w:p>
    <w:p w14:paraId="4F50B89A" w14:textId="582BAC78" w:rsidR="00E738D9" w:rsidRPr="00CE16D2" w:rsidRDefault="00A41ED9" w:rsidP="005E34D8">
      <w:pPr>
        <w:ind w:right="-367"/>
        <w:jc w:val="both"/>
      </w:pPr>
      <w:r w:rsidRPr="00CE16D2">
        <w:rPr>
          <w:b/>
          <w:bCs/>
        </w:rPr>
        <w:t xml:space="preserve">Question </w:t>
      </w:r>
      <w:r w:rsidR="00EF6470">
        <w:rPr>
          <w:b/>
          <w:bCs/>
        </w:rPr>
        <w:t>7</w:t>
      </w:r>
      <w:r w:rsidRPr="00CE16D2">
        <w:rPr>
          <w:b/>
          <w:bCs/>
        </w:rPr>
        <w:t>:</w:t>
      </w:r>
      <w:r w:rsidRPr="00CE16D2">
        <w:t xml:space="preserve"> </w:t>
      </w:r>
      <w:r w:rsidR="00E738D9" w:rsidRPr="00CE16D2">
        <w:t>What type of products were made on the artisanal side of the glass works?</w:t>
      </w:r>
    </w:p>
    <w:p w14:paraId="746D4CDE" w14:textId="76C8F3CB" w:rsidR="00E738D9" w:rsidRPr="00CE16D2" w:rsidRDefault="00412A61" w:rsidP="005E34D8">
      <w:pPr>
        <w:ind w:right="-367" w:firstLine="720"/>
        <w:jc w:val="both"/>
      </w:pPr>
      <w:r w:rsidRPr="00CE16D2">
        <w:rPr>
          <w:b/>
          <w:bCs/>
        </w:rPr>
        <w:t>A.</w:t>
      </w:r>
      <w:r w:rsidR="00E738D9" w:rsidRPr="00CE16D2">
        <w:t xml:space="preserve"> Glass for offices and factories</w:t>
      </w:r>
      <w:r w:rsidR="008044F0" w:rsidRPr="00CE16D2">
        <w:tab/>
      </w:r>
      <w:r w:rsidR="008044F0" w:rsidRPr="00CE16D2">
        <w:tab/>
      </w:r>
      <w:r w:rsidR="008044F0" w:rsidRPr="00CE16D2">
        <w:tab/>
      </w:r>
      <w:r w:rsidRPr="00CE16D2">
        <w:rPr>
          <w:b/>
          <w:bCs/>
        </w:rPr>
        <w:t>B.</w:t>
      </w:r>
      <w:r w:rsidR="00E738D9" w:rsidRPr="00CE16D2">
        <w:t xml:space="preserve"> Glass used in </w:t>
      </w:r>
      <w:r w:rsidR="00C71882" w:rsidRPr="00CE16D2">
        <w:t>jewelry</w:t>
      </w:r>
    </w:p>
    <w:p w14:paraId="56A6B1A7" w14:textId="5141DAB7" w:rsidR="00E738D9" w:rsidRPr="00CE16D2" w:rsidRDefault="00412A61" w:rsidP="005E34D8">
      <w:pPr>
        <w:ind w:right="-367" w:firstLine="720"/>
        <w:jc w:val="both"/>
      </w:pPr>
      <w:r w:rsidRPr="00CE16D2">
        <w:rPr>
          <w:b/>
          <w:bCs/>
        </w:rPr>
        <w:t>C.</w:t>
      </w:r>
      <w:r w:rsidR="00E738D9" w:rsidRPr="00CE16D2">
        <w:t xml:space="preserve"> New types of commercial glass</w:t>
      </w:r>
      <w:r w:rsidR="008044F0" w:rsidRPr="00CE16D2">
        <w:tab/>
      </w:r>
      <w:r w:rsidR="008044F0" w:rsidRPr="00CE16D2">
        <w:tab/>
      </w:r>
      <w:r w:rsidR="008044F0" w:rsidRPr="00CE16D2">
        <w:tab/>
      </w:r>
      <w:r w:rsidRPr="00CE16D2">
        <w:rPr>
          <w:b/>
          <w:bCs/>
          <w:u w:val="single"/>
        </w:rPr>
        <w:t>D.</w:t>
      </w:r>
      <w:r w:rsidR="00E738D9" w:rsidRPr="00CE16D2">
        <w:t xml:space="preserve"> </w:t>
      </w:r>
      <w:r w:rsidR="00DE73F3" w:rsidRPr="00CE16D2">
        <w:t>Aesthetic</w:t>
      </w:r>
      <w:r w:rsidR="00E738D9" w:rsidRPr="00CE16D2">
        <w:t xml:space="preserve"> glass for domestic use</w:t>
      </w:r>
    </w:p>
    <w:p w14:paraId="005471EB" w14:textId="785C04F6" w:rsidR="00785F37" w:rsidRPr="00CE16D2" w:rsidRDefault="00A41ED9" w:rsidP="005E34D8">
      <w:pPr>
        <w:ind w:right="-367"/>
        <w:jc w:val="both"/>
      </w:pPr>
      <w:r w:rsidRPr="00CE16D2">
        <w:rPr>
          <w:b/>
          <w:bCs/>
        </w:rPr>
        <w:t xml:space="preserve">Question </w:t>
      </w:r>
      <w:r w:rsidR="00EF6470">
        <w:rPr>
          <w:b/>
          <w:bCs/>
        </w:rPr>
        <w:t>8</w:t>
      </w:r>
      <w:r w:rsidRPr="00CE16D2">
        <w:rPr>
          <w:b/>
          <w:bCs/>
        </w:rPr>
        <w:t>:</w:t>
      </w:r>
      <w:r w:rsidRPr="00CE16D2">
        <w:t xml:space="preserve"> </w:t>
      </w:r>
      <w:r w:rsidR="00785F37" w:rsidRPr="00CE16D2">
        <w:t>According to Sonia, what is the first step in cutting glass?</w:t>
      </w:r>
    </w:p>
    <w:p w14:paraId="02080621" w14:textId="2EC505D0" w:rsidR="00785F37" w:rsidRPr="00CE16D2" w:rsidRDefault="00412A61" w:rsidP="005E34D8">
      <w:pPr>
        <w:ind w:right="-367" w:firstLine="720"/>
        <w:jc w:val="both"/>
      </w:pPr>
      <w:r w:rsidRPr="00CE16D2">
        <w:rPr>
          <w:b/>
          <w:bCs/>
        </w:rPr>
        <w:t>A.</w:t>
      </w:r>
      <w:r w:rsidR="00785F37" w:rsidRPr="00CE16D2">
        <w:t xml:space="preserve"> Melting the glass</w:t>
      </w:r>
      <w:r w:rsidR="00785F37" w:rsidRPr="00CE16D2">
        <w:tab/>
      </w:r>
      <w:r w:rsidR="00785F37" w:rsidRPr="00CE16D2">
        <w:tab/>
      </w:r>
      <w:r w:rsidR="00785F37" w:rsidRPr="00CE16D2">
        <w:tab/>
      </w:r>
      <w:r w:rsidR="00785F37" w:rsidRPr="00CE16D2">
        <w:tab/>
      </w:r>
      <w:r w:rsidR="00785F37" w:rsidRPr="00CE16D2">
        <w:tab/>
      </w:r>
      <w:r w:rsidRPr="00CE16D2">
        <w:rPr>
          <w:b/>
          <w:bCs/>
          <w:u w:val="single"/>
        </w:rPr>
        <w:t>B.</w:t>
      </w:r>
      <w:r w:rsidR="00785F37" w:rsidRPr="00CE16D2">
        <w:t xml:space="preserve"> Scoring a line on the surface</w:t>
      </w:r>
    </w:p>
    <w:p w14:paraId="260DE892" w14:textId="7F41BCF7" w:rsidR="00A41ED9" w:rsidRPr="00CE16D2" w:rsidRDefault="00412A61" w:rsidP="005E34D8">
      <w:pPr>
        <w:ind w:right="-367" w:firstLine="720"/>
        <w:jc w:val="both"/>
      </w:pPr>
      <w:r w:rsidRPr="00CE16D2">
        <w:rPr>
          <w:b/>
          <w:bCs/>
        </w:rPr>
        <w:t>C.</w:t>
      </w:r>
      <w:r w:rsidR="00785F37" w:rsidRPr="00CE16D2">
        <w:t xml:space="preserve"> Tapping the edge with a knife</w:t>
      </w:r>
      <w:r w:rsidR="00785F37" w:rsidRPr="00CE16D2">
        <w:tab/>
      </w:r>
      <w:r w:rsidR="00785F37" w:rsidRPr="00CE16D2">
        <w:tab/>
      </w:r>
      <w:r w:rsidR="00785F37" w:rsidRPr="00CE16D2">
        <w:tab/>
      </w:r>
      <w:r w:rsidRPr="00CE16D2">
        <w:rPr>
          <w:b/>
          <w:bCs/>
        </w:rPr>
        <w:t>D.</w:t>
      </w:r>
      <w:r w:rsidR="00785F37" w:rsidRPr="00CE16D2">
        <w:t xml:space="preserve"> Breaking the glass by hand</w:t>
      </w:r>
    </w:p>
    <w:p w14:paraId="0DFD9C0B" w14:textId="3D4A2E39" w:rsidR="00930230" w:rsidRPr="00CE16D2" w:rsidRDefault="00A41ED9" w:rsidP="005E34D8">
      <w:pPr>
        <w:ind w:right="-367"/>
        <w:jc w:val="both"/>
        <w:rPr>
          <w:lang w:val="vi-VN"/>
        </w:rPr>
      </w:pPr>
      <w:r w:rsidRPr="00CE16D2">
        <w:rPr>
          <w:b/>
          <w:bCs/>
          <w:lang w:val="vi-VN"/>
        </w:rPr>
        <w:t xml:space="preserve">Question </w:t>
      </w:r>
      <w:r w:rsidR="00EF6470">
        <w:rPr>
          <w:b/>
          <w:bCs/>
        </w:rPr>
        <w:t>9</w:t>
      </w:r>
      <w:r w:rsidRPr="00CE16D2">
        <w:rPr>
          <w:b/>
          <w:bCs/>
          <w:lang w:val="vi-VN"/>
        </w:rPr>
        <w:t>:</w:t>
      </w:r>
      <w:r w:rsidRPr="00CE16D2">
        <w:rPr>
          <w:lang w:val="vi-VN"/>
        </w:rPr>
        <w:t xml:space="preserve"> </w:t>
      </w:r>
      <w:r w:rsidR="00930230" w:rsidRPr="00CE16D2">
        <w:rPr>
          <w:lang w:val="vi-VN"/>
        </w:rPr>
        <w:t>What does Sonia suggest about cutting smaller pieces of glass?</w:t>
      </w:r>
    </w:p>
    <w:p w14:paraId="5558114F" w14:textId="349F3D34" w:rsidR="00930230" w:rsidRPr="00CE16D2" w:rsidRDefault="00412A61" w:rsidP="005E34D8">
      <w:pPr>
        <w:ind w:right="-367" w:firstLine="720"/>
        <w:jc w:val="both"/>
      </w:pPr>
      <w:r w:rsidRPr="00CE16D2">
        <w:rPr>
          <w:b/>
          <w:bCs/>
          <w:u w:val="single"/>
          <w:lang w:val="vi-VN"/>
        </w:rPr>
        <w:t>A.</w:t>
      </w:r>
      <w:r w:rsidR="00930230" w:rsidRPr="00CE16D2">
        <w:rPr>
          <w:lang w:val="vi-VN"/>
        </w:rPr>
        <w:t xml:space="preserve"> You can use tools like a knife or pliers for detailed shapes.</w:t>
      </w:r>
    </w:p>
    <w:p w14:paraId="2E9CF032" w14:textId="697F5301" w:rsidR="00930230" w:rsidRPr="00CE16D2" w:rsidRDefault="00412A61" w:rsidP="005E34D8">
      <w:pPr>
        <w:ind w:right="-367" w:firstLine="720"/>
        <w:jc w:val="both"/>
        <w:rPr>
          <w:lang w:val="vi-VN"/>
        </w:rPr>
      </w:pPr>
      <w:r w:rsidRPr="00CE16D2">
        <w:rPr>
          <w:b/>
          <w:bCs/>
          <w:lang w:val="vi-VN"/>
        </w:rPr>
        <w:t>B.</w:t>
      </w:r>
      <w:r w:rsidR="00930230" w:rsidRPr="00CE16D2">
        <w:rPr>
          <w:lang w:val="vi-VN"/>
        </w:rPr>
        <w:t xml:space="preserve"> You should always melt them down before cutting.</w:t>
      </w:r>
    </w:p>
    <w:p w14:paraId="55B7889A" w14:textId="48C790DB" w:rsidR="00930230" w:rsidRPr="00CE16D2" w:rsidRDefault="00412A61" w:rsidP="005E34D8">
      <w:pPr>
        <w:ind w:right="-367" w:firstLine="720"/>
        <w:jc w:val="both"/>
        <w:rPr>
          <w:lang w:val="vi-VN"/>
        </w:rPr>
      </w:pPr>
      <w:r w:rsidRPr="00CE16D2">
        <w:rPr>
          <w:b/>
          <w:bCs/>
          <w:lang w:val="vi-VN"/>
        </w:rPr>
        <w:t>C.</w:t>
      </w:r>
      <w:r w:rsidR="00930230" w:rsidRPr="00CE16D2">
        <w:rPr>
          <w:lang w:val="vi-VN"/>
        </w:rPr>
        <w:t xml:space="preserve"> It’s impossible to make curved cuts in small pieces.</w:t>
      </w:r>
    </w:p>
    <w:p w14:paraId="4328F5FF" w14:textId="1E3F20B2" w:rsidR="00A41ED9" w:rsidRPr="00CE16D2" w:rsidRDefault="00412A61" w:rsidP="005E34D8">
      <w:pPr>
        <w:ind w:right="-367" w:firstLine="720"/>
        <w:jc w:val="both"/>
      </w:pPr>
      <w:r w:rsidRPr="00CE16D2">
        <w:rPr>
          <w:b/>
          <w:bCs/>
          <w:lang w:val="vi-VN"/>
        </w:rPr>
        <w:t>D.</w:t>
      </w:r>
      <w:r w:rsidR="00930230" w:rsidRPr="00CE16D2">
        <w:rPr>
          <w:lang w:val="vi-VN"/>
        </w:rPr>
        <w:t xml:space="preserve"> The process doesn’t </w:t>
      </w:r>
      <w:r w:rsidR="00604F59" w:rsidRPr="00CE16D2">
        <w:t xml:space="preserve">really </w:t>
      </w:r>
      <w:r w:rsidR="00930230" w:rsidRPr="00CE16D2">
        <w:rPr>
          <w:lang w:val="vi-VN"/>
        </w:rPr>
        <w:t>depend on the shape you want.</w:t>
      </w:r>
    </w:p>
    <w:p w14:paraId="1D2A05F3" w14:textId="52697040" w:rsidR="000E395A" w:rsidRPr="00CE16D2" w:rsidRDefault="00A41ED9" w:rsidP="005E34D8">
      <w:pPr>
        <w:ind w:right="-367"/>
        <w:jc w:val="both"/>
        <w:rPr>
          <w:lang w:val="vi-VN"/>
        </w:rPr>
      </w:pPr>
      <w:r w:rsidRPr="00CE16D2">
        <w:rPr>
          <w:b/>
          <w:bCs/>
          <w:lang w:val="vi-VN"/>
        </w:rPr>
        <w:t>Question 1</w:t>
      </w:r>
      <w:r w:rsidR="00EF6470">
        <w:rPr>
          <w:b/>
          <w:bCs/>
        </w:rPr>
        <w:t>0</w:t>
      </w:r>
      <w:r w:rsidRPr="00CE16D2">
        <w:rPr>
          <w:b/>
          <w:bCs/>
          <w:lang w:val="vi-VN"/>
        </w:rPr>
        <w:t>:</w:t>
      </w:r>
      <w:r w:rsidRPr="00CE16D2">
        <w:rPr>
          <w:lang w:val="vi-VN"/>
        </w:rPr>
        <w:t xml:space="preserve"> </w:t>
      </w:r>
      <w:r w:rsidR="000E395A" w:rsidRPr="00CE16D2">
        <w:rPr>
          <w:lang w:val="vi-VN"/>
        </w:rPr>
        <w:t>What can be inferred about the tapping method from Sonia’s explanation?</w:t>
      </w:r>
    </w:p>
    <w:p w14:paraId="7032EF46" w14:textId="514ADAED" w:rsidR="000E395A" w:rsidRPr="00CE16D2" w:rsidRDefault="00412A61" w:rsidP="005E34D8">
      <w:pPr>
        <w:ind w:right="-367" w:firstLine="720"/>
        <w:jc w:val="both"/>
      </w:pPr>
      <w:r w:rsidRPr="00CE16D2">
        <w:rPr>
          <w:b/>
          <w:bCs/>
          <w:lang w:val="vi-VN"/>
        </w:rPr>
        <w:t>A.</w:t>
      </w:r>
      <w:r w:rsidR="000E395A" w:rsidRPr="00CE16D2">
        <w:rPr>
          <w:lang w:val="vi-VN"/>
        </w:rPr>
        <w:t xml:space="preserve"> It is the fastest and easiest metho</w:t>
      </w:r>
      <w:r w:rsidR="00EF6C9A" w:rsidRPr="00CE16D2">
        <w:t>d.</w:t>
      </w:r>
    </w:p>
    <w:p w14:paraId="6D1252E1" w14:textId="221AA463" w:rsidR="000E395A" w:rsidRPr="00CE16D2" w:rsidRDefault="00412A61" w:rsidP="005E34D8">
      <w:pPr>
        <w:ind w:right="-367" w:firstLine="720"/>
        <w:jc w:val="both"/>
        <w:rPr>
          <w:lang w:val="vi-VN"/>
        </w:rPr>
      </w:pPr>
      <w:r w:rsidRPr="00CE16D2">
        <w:rPr>
          <w:b/>
          <w:bCs/>
          <w:lang w:val="vi-VN"/>
        </w:rPr>
        <w:t>B.</w:t>
      </w:r>
      <w:r w:rsidR="000E395A" w:rsidRPr="00CE16D2">
        <w:rPr>
          <w:lang w:val="vi-VN"/>
        </w:rPr>
        <w:t xml:space="preserve"> </w:t>
      </w:r>
      <w:r w:rsidR="00895528" w:rsidRPr="00CE16D2">
        <w:rPr>
          <w:lang w:val="vi-VN"/>
        </w:rPr>
        <w:t xml:space="preserve">It is suitable </w:t>
      </w:r>
      <w:r w:rsidR="00777D90" w:rsidRPr="00CE16D2">
        <w:t xml:space="preserve">only </w:t>
      </w:r>
      <w:r w:rsidR="00895528" w:rsidRPr="00CE16D2">
        <w:rPr>
          <w:lang w:val="vi-VN"/>
        </w:rPr>
        <w:t>for making straight cuts in glass.</w:t>
      </w:r>
    </w:p>
    <w:p w14:paraId="730264B7" w14:textId="2F3745A5" w:rsidR="000E395A" w:rsidRPr="00CE16D2" w:rsidRDefault="00412A61" w:rsidP="005E34D8">
      <w:pPr>
        <w:ind w:right="-367" w:firstLine="720"/>
        <w:jc w:val="both"/>
        <w:rPr>
          <w:lang w:val="vi-VN"/>
        </w:rPr>
      </w:pPr>
      <w:r w:rsidRPr="00CE16D2">
        <w:rPr>
          <w:b/>
          <w:bCs/>
          <w:u w:val="single"/>
          <w:lang w:val="vi-VN"/>
        </w:rPr>
        <w:t>C.</w:t>
      </w:r>
      <w:r w:rsidR="000E395A" w:rsidRPr="00CE16D2">
        <w:rPr>
          <w:lang w:val="vi-VN"/>
        </w:rPr>
        <w:t xml:space="preserve"> </w:t>
      </w:r>
      <w:r w:rsidR="009B4418" w:rsidRPr="00CE16D2">
        <w:rPr>
          <w:lang w:val="vi-VN"/>
        </w:rPr>
        <w:t>It needs precision and suits curved shapes.</w:t>
      </w:r>
    </w:p>
    <w:p w14:paraId="15720F4E" w14:textId="5773B68D" w:rsidR="003624AE" w:rsidRPr="00CE16D2" w:rsidRDefault="00412A61" w:rsidP="005E34D8">
      <w:pPr>
        <w:ind w:right="-367" w:firstLine="720"/>
        <w:jc w:val="both"/>
      </w:pPr>
      <w:r w:rsidRPr="00CE16D2">
        <w:rPr>
          <w:b/>
          <w:bCs/>
          <w:lang w:val="vi-VN"/>
        </w:rPr>
        <w:t>D.</w:t>
      </w:r>
      <w:r w:rsidR="000E395A" w:rsidRPr="00CE16D2">
        <w:rPr>
          <w:lang w:val="vi-VN"/>
        </w:rPr>
        <w:t xml:space="preserve"> It’s mainly used for recycling found glass.</w:t>
      </w:r>
    </w:p>
    <w:p w14:paraId="1622CBEF" w14:textId="5562A03F" w:rsidR="00403B15" w:rsidRPr="00CE16D2" w:rsidRDefault="002D5E30" w:rsidP="005E34D8">
      <w:pPr>
        <w:pStyle w:val="Normal0"/>
        <w:tabs>
          <w:tab w:val="left" w:pos="270"/>
        </w:tabs>
        <w:jc w:val="both"/>
        <w:rPr>
          <w:rFonts w:eastAsia="Times New Roman" w:hint="default"/>
          <w:b/>
          <w:szCs w:val="24"/>
          <w:lang w:eastAsia="zh-CN"/>
        </w:rPr>
      </w:pPr>
      <w:r w:rsidRPr="00CE16D2">
        <w:rPr>
          <w:rFonts w:eastAsia="Times New Roman" w:hint="default"/>
          <w:b/>
          <w:szCs w:val="24"/>
          <w:lang w:eastAsia="zh-CN"/>
        </w:rPr>
        <w:t>SECTION B: GRAMMAR</w:t>
      </w:r>
      <w:r w:rsidR="00883F3C" w:rsidRPr="00CE16D2">
        <w:rPr>
          <w:rFonts w:eastAsia="Times New Roman" w:hint="default"/>
          <w:b/>
          <w:szCs w:val="24"/>
          <w:lang w:eastAsia="zh-CN"/>
        </w:rPr>
        <w:t xml:space="preserve"> </w:t>
      </w:r>
      <w:r w:rsidR="002D14A6">
        <w:rPr>
          <w:rFonts w:eastAsia="Times New Roman" w:hint="default"/>
          <w:b/>
          <w:szCs w:val="24"/>
          <w:lang w:eastAsia="zh-CN"/>
        </w:rPr>
        <w:t>- READING</w:t>
      </w:r>
    </w:p>
    <w:p w14:paraId="15FA4BAF" w14:textId="72C6810B" w:rsidR="00A46DFE" w:rsidRPr="00CE16D2" w:rsidRDefault="00A46DFE" w:rsidP="005E34D8">
      <w:pPr>
        <w:jc w:val="both"/>
        <w:rPr>
          <w:b/>
          <w:bCs/>
        </w:rPr>
      </w:pPr>
      <w:r w:rsidRPr="00CE16D2">
        <w:rPr>
          <w:b/>
          <w:bCs/>
        </w:rPr>
        <w:t xml:space="preserve">Read the following </w:t>
      </w:r>
      <w:r w:rsidR="006D53C9" w:rsidRPr="00CE16D2">
        <w:rPr>
          <w:b/>
          <w:bCs/>
        </w:rPr>
        <w:t>announcement</w:t>
      </w:r>
      <w:r w:rsidRPr="00CE16D2">
        <w:rPr>
          <w:b/>
          <w:bCs/>
        </w:rPr>
        <w:t xml:space="preserve"> and mark the letter A, B, C, or D on your answer sheet to indicate the correct option that best fits each of the numbered blanks</w:t>
      </w:r>
      <w:r w:rsidR="00EF6470">
        <w:rPr>
          <w:b/>
          <w:bCs/>
        </w:rPr>
        <w:t>.</w:t>
      </w:r>
    </w:p>
    <w:p w14:paraId="5AEE8C73" w14:textId="77777777" w:rsidR="00D46EB7" w:rsidRPr="001409C7" w:rsidRDefault="002B5AEB" w:rsidP="00D46EB7">
      <w:pPr>
        <w:pStyle w:val="Para"/>
        <w:spacing w:before="0" w:after="0"/>
        <w:jc w:val="center"/>
        <w:rPr>
          <w:b/>
          <w:bCs/>
        </w:rPr>
      </w:pPr>
      <w:r w:rsidRPr="00CE16D2">
        <w:tab/>
      </w:r>
      <w:r w:rsidR="00D46EB7" w:rsidRPr="001409C7">
        <w:rPr>
          <w:b/>
          <w:bCs/>
        </w:rPr>
        <w:t>GLOBAL YOUTH FORUM ON SOCIAL JUSTICE</w:t>
      </w:r>
    </w:p>
    <w:p w14:paraId="0C8EF943" w14:textId="77777777" w:rsidR="00D46EB7" w:rsidRPr="001409C7" w:rsidRDefault="00D46EB7" w:rsidP="00D46EB7">
      <w:pPr>
        <w:pStyle w:val="Para"/>
        <w:spacing w:before="0" w:after="0"/>
      </w:pPr>
      <w:r w:rsidRPr="001409C7">
        <w:tab/>
        <w:t xml:space="preserve">This December, our city will host the Global Youth Forum on Social Justice, aiming to tackle urgent issues such as </w:t>
      </w:r>
      <w:r w:rsidRPr="001409C7">
        <w:rPr>
          <w:b/>
          <w:bCs/>
        </w:rPr>
        <w:t>(</w:t>
      </w:r>
      <w:r>
        <w:rPr>
          <w:b/>
          <w:bCs/>
        </w:rPr>
        <w:t>11</w:t>
      </w:r>
      <w:r w:rsidRPr="001409C7">
        <w:rPr>
          <w:b/>
          <w:bCs/>
        </w:rPr>
        <w:t>)</w:t>
      </w:r>
      <w:r w:rsidRPr="001409C7">
        <w:t xml:space="preserve"> ______ in education and healthcare. The event will gather young leaders from over 20 countries, </w:t>
      </w:r>
      <w:r w:rsidRPr="001409C7">
        <w:rPr>
          <w:b/>
          <w:bCs/>
        </w:rPr>
        <w:t>(</w:t>
      </w:r>
      <w:r>
        <w:rPr>
          <w:b/>
          <w:bCs/>
        </w:rPr>
        <w:t>12</w:t>
      </w:r>
      <w:r w:rsidRPr="001409C7">
        <w:rPr>
          <w:b/>
          <w:bCs/>
        </w:rPr>
        <w:t>)</w:t>
      </w:r>
      <w:r w:rsidRPr="001409C7">
        <w:t xml:space="preserve"> ______ have successfully led projects in their communities.</w:t>
      </w:r>
    </w:p>
    <w:p w14:paraId="63FD3EE1" w14:textId="77777777" w:rsidR="00D46EB7" w:rsidRPr="001409C7" w:rsidRDefault="00D46EB7" w:rsidP="00D46EB7">
      <w:pPr>
        <w:pStyle w:val="Para"/>
        <w:spacing w:before="0" w:after="0"/>
      </w:pPr>
      <w:r w:rsidRPr="001409C7">
        <w:tab/>
        <w:t xml:space="preserve">Participants will join panel discussions, skill-building workshops, and cultural exchanges. If more people </w:t>
      </w:r>
      <w:r w:rsidRPr="001409C7">
        <w:rPr>
          <w:b/>
          <w:bCs/>
        </w:rPr>
        <w:t>(</w:t>
      </w:r>
      <w:r>
        <w:rPr>
          <w:b/>
          <w:bCs/>
        </w:rPr>
        <w:t>13</w:t>
      </w:r>
      <w:r w:rsidRPr="001409C7">
        <w:rPr>
          <w:b/>
          <w:bCs/>
        </w:rPr>
        <w:t xml:space="preserve">) </w:t>
      </w:r>
      <w:r w:rsidRPr="001409C7">
        <w:t>______ in grassroots activities, progress could be faster and more sustainable.</w:t>
      </w:r>
    </w:p>
    <w:p w14:paraId="056218C8" w14:textId="77777777" w:rsidR="00D46EB7" w:rsidRPr="001409C7" w:rsidRDefault="00D46EB7" w:rsidP="00D46EB7">
      <w:pPr>
        <w:pStyle w:val="Para"/>
        <w:spacing w:before="0" w:after="0"/>
      </w:pPr>
      <w:r w:rsidRPr="001409C7">
        <w:lastRenderedPageBreak/>
        <w:tab/>
        <w:t xml:space="preserve">A special humanitarian award will be presented to groups that have worked to end </w:t>
      </w:r>
      <w:r w:rsidRPr="001409C7">
        <w:rPr>
          <w:b/>
          <w:bCs/>
        </w:rPr>
        <w:t>(</w:t>
      </w:r>
      <w:r>
        <w:rPr>
          <w:b/>
          <w:bCs/>
        </w:rPr>
        <w:t>14</w:t>
      </w:r>
      <w:r w:rsidRPr="001409C7">
        <w:rPr>
          <w:b/>
          <w:bCs/>
        </w:rPr>
        <w:t>)</w:t>
      </w:r>
      <w:r w:rsidRPr="001409C7">
        <w:t xml:space="preserve"> ______ of minority communities. The forum also offers networking sessions, where participants can </w:t>
      </w:r>
      <w:r w:rsidRPr="001409C7">
        <w:rPr>
          <w:b/>
          <w:bCs/>
        </w:rPr>
        <w:t>(</w:t>
      </w:r>
      <w:r>
        <w:rPr>
          <w:b/>
          <w:bCs/>
        </w:rPr>
        <w:t>15</w:t>
      </w:r>
      <w:r w:rsidRPr="001409C7">
        <w:rPr>
          <w:b/>
          <w:bCs/>
        </w:rPr>
        <w:t>)</w:t>
      </w:r>
      <w:r w:rsidRPr="001409C7">
        <w:t xml:space="preserve"> ______ with new partners and exchange project ideas.</w:t>
      </w:r>
    </w:p>
    <w:p w14:paraId="1F5D585F" w14:textId="77777777" w:rsidR="00D46EB7" w:rsidRPr="001409C7" w:rsidRDefault="00D46EB7" w:rsidP="00D46EB7">
      <w:pPr>
        <w:pStyle w:val="Para"/>
        <w:spacing w:before="0" w:after="0"/>
      </w:pPr>
      <w:r w:rsidRPr="001409C7">
        <w:tab/>
        <w:t xml:space="preserve">Seats are limited, so please register soon — after all, time is </w:t>
      </w:r>
      <w:r w:rsidRPr="001409C7">
        <w:rPr>
          <w:b/>
          <w:bCs/>
        </w:rPr>
        <w:t>(</w:t>
      </w:r>
      <w:r>
        <w:rPr>
          <w:b/>
          <w:bCs/>
        </w:rPr>
        <w:t>16</w:t>
      </w:r>
      <w:r w:rsidRPr="001409C7">
        <w:rPr>
          <w:b/>
          <w:bCs/>
        </w:rPr>
        <w:t>)</w:t>
      </w:r>
      <w:r w:rsidRPr="001409C7">
        <w:t xml:space="preserve"> ______ when it comes to creating social change.</w:t>
      </w:r>
    </w:p>
    <w:p w14:paraId="68C01CE9" w14:textId="6F855057" w:rsidR="006D53C9" w:rsidRPr="00CE16D2" w:rsidRDefault="00353FDF" w:rsidP="00D46EB7">
      <w:pPr>
        <w:pStyle w:val="Para"/>
        <w:spacing w:before="0" w:after="0"/>
      </w:pPr>
      <w:r w:rsidRPr="00CE16D2">
        <w:rPr>
          <w:b/>
          <w:bCs/>
        </w:rPr>
        <w:t xml:space="preserve">Question </w:t>
      </w:r>
      <w:r w:rsidR="00441B28">
        <w:rPr>
          <w:b/>
          <w:bCs/>
        </w:rPr>
        <w:t>11</w:t>
      </w:r>
      <w:r w:rsidR="006D53C9" w:rsidRPr="00CE16D2">
        <w:rPr>
          <w:b/>
          <w:bCs/>
        </w:rPr>
        <w:t xml:space="preserve">. </w:t>
      </w:r>
      <w:r w:rsidR="00412A61" w:rsidRPr="00CE16D2">
        <w:rPr>
          <w:b/>
          <w:bCs/>
        </w:rPr>
        <w:t>A.</w:t>
      </w:r>
      <w:r w:rsidR="006D53C9" w:rsidRPr="00CE16D2">
        <w:t xml:space="preserve"> equalities</w:t>
      </w:r>
      <w:r w:rsidR="006D53C9" w:rsidRPr="00CE16D2">
        <w:t> </w:t>
      </w:r>
      <w:r w:rsidR="006D53C9" w:rsidRPr="00CE16D2">
        <w:t> </w:t>
      </w:r>
      <w:r w:rsidR="006D53C9" w:rsidRPr="00CE16D2">
        <w:tab/>
      </w:r>
      <w:r w:rsidR="00412A61" w:rsidRPr="00CE16D2">
        <w:rPr>
          <w:b/>
          <w:bCs/>
        </w:rPr>
        <w:t>B.</w:t>
      </w:r>
      <w:r w:rsidR="006D53C9" w:rsidRPr="00CE16D2">
        <w:t xml:space="preserve"> </w:t>
      </w:r>
      <w:r w:rsidR="00BF22F6" w:rsidRPr="00CE16D2">
        <w:t>imbalances</w:t>
      </w:r>
      <w:r w:rsidR="006D53C9" w:rsidRPr="00CE16D2">
        <w:t> </w:t>
      </w:r>
      <w:r w:rsidR="006D53C9" w:rsidRPr="00CE16D2">
        <w:t> </w:t>
      </w:r>
      <w:r w:rsidR="006D53C9" w:rsidRPr="00CE16D2">
        <w:tab/>
      </w:r>
      <w:r w:rsidR="00412A61" w:rsidRPr="00CE16D2">
        <w:rPr>
          <w:b/>
          <w:bCs/>
        </w:rPr>
        <w:t>C.</w:t>
      </w:r>
      <w:r w:rsidR="006D53C9" w:rsidRPr="00CE16D2">
        <w:t xml:space="preserve"> varieties</w:t>
      </w:r>
      <w:r w:rsidR="006D53C9" w:rsidRPr="00CE16D2">
        <w:t> </w:t>
      </w:r>
      <w:r w:rsidR="006D53C9" w:rsidRPr="00CE16D2">
        <w:t> </w:t>
      </w:r>
      <w:r w:rsidR="006D53C9" w:rsidRPr="00CE16D2">
        <w:tab/>
      </w:r>
      <w:r w:rsidR="00412A61" w:rsidRPr="00CE16D2">
        <w:rPr>
          <w:b/>
          <w:bCs/>
          <w:u w:val="single"/>
        </w:rPr>
        <w:t>D.</w:t>
      </w:r>
      <w:r w:rsidR="006D53C9" w:rsidRPr="00CE16D2">
        <w:t xml:space="preserve"> disparities</w:t>
      </w:r>
    </w:p>
    <w:p w14:paraId="2D2206D0" w14:textId="149506FB" w:rsidR="006D53C9" w:rsidRPr="00CE16D2" w:rsidRDefault="00353FDF" w:rsidP="005E34D8">
      <w:pPr>
        <w:pStyle w:val="Para"/>
        <w:spacing w:before="0" w:after="0"/>
      </w:pPr>
      <w:r w:rsidRPr="00CE16D2">
        <w:rPr>
          <w:b/>
          <w:bCs/>
        </w:rPr>
        <w:t xml:space="preserve">Question </w:t>
      </w:r>
      <w:r w:rsidR="00441B28">
        <w:rPr>
          <w:b/>
          <w:bCs/>
        </w:rPr>
        <w:t>12</w:t>
      </w:r>
      <w:r w:rsidR="006D53C9" w:rsidRPr="00CE16D2">
        <w:rPr>
          <w:b/>
          <w:bCs/>
        </w:rPr>
        <w:t xml:space="preserve">. </w:t>
      </w:r>
      <w:r w:rsidR="00412A61" w:rsidRPr="00CE16D2">
        <w:rPr>
          <w:b/>
          <w:bCs/>
        </w:rPr>
        <w:t>A.</w:t>
      </w:r>
      <w:r w:rsidR="006D53C9" w:rsidRPr="00CE16D2">
        <w:t xml:space="preserve"> </w:t>
      </w:r>
      <w:r w:rsidR="008C376A" w:rsidRPr="00CE16D2">
        <w:t>those</w:t>
      </w:r>
      <w:r w:rsidR="006D53C9" w:rsidRPr="00CE16D2">
        <w:t> </w:t>
      </w:r>
      <w:r w:rsidR="006D53C9" w:rsidRPr="00CE16D2">
        <w:tab/>
      </w:r>
      <w:r w:rsidR="006D53C9" w:rsidRPr="00CE16D2">
        <w:tab/>
      </w:r>
      <w:r w:rsidR="00412A61" w:rsidRPr="00CE16D2">
        <w:rPr>
          <w:b/>
          <w:bCs/>
          <w:u w:val="single"/>
        </w:rPr>
        <w:t>B.</w:t>
      </w:r>
      <w:r w:rsidR="006D53C9" w:rsidRPr="00CE16D2">
        <w:t xml:space="preserve"> </w:t>
      </w:r>
      <w:r w:rsidR="008C376A" w:rsidRPr="00CE16D2">
        <w:t xml:space="preserve">many of </w:t>
      </w:r>
      <w:r w:rsidR="006D53C9" w:rsidRPr="00CE16D2">
        <w:t>whom</w:t>
      </w:r>
      <w:r w:rsidR="006D53C9" w:rsidRPr="00CE16D2">
        <w:t> </w:t>
      </w:r>
      <w:r w:rsidR="00641ACE" w:rsidRPr="00CE16D2">
        <w:t xml:space="preserve">   </w:t>
      </w:r>
      <w:r w:rsidR="00412A61" w:rsidRPr="00CE16D2">
        <w:rPr>
          <w:b/>
          <w:bCs/>
        </w:rPr>
        <w:t>C.</w:t>
      </w:r>
      <w:r w:rsidR="006D53C9" w:rsidRPr="00CE16D2">
        <w:t xml:space="preserve"> that</w:t>
      </w:r>
      <w:r w:rsidR="00E70D77" w:rsidRPr="00CE16D2">
        <w:t xml:space="preserve"> many people</w:t>
      </w:r>
      <w:r w:rsidR="006D53C9" w:rsidRPr="00CE16D2">
        <w:tab/>
      </w:r>
      <w:r w:rsidR="00412A61" w:rsidRPr="00CE16D2">
        <w:rPr>
          <w:b/>
          <w:bCs/>
        </w:rPr>
        <w:t>D.</w:t>
      </w:r>
      <w:r w:rsidR="006D53C9" w:rsidRPr="00CE16D2">
        <w:t xml:space="preserve"> </w:t>
      </w:r>
      <w:r w:rsidR="00E923A5" w:rsidRPr="00CE16D2">
        <w:t>who many</w:t>
      </w:r>
    </w:p>
    <w:p w14:paraId="0D6C302F" w14:textId="408B27D0" w:rsidR="006D53C9" w:rsidRPr="00CE16D2" w:rsidRDefault="00353FDF" w:rsidP="005E34D8">
      <w:pPr>
        <w:pStyle w:val="Para"/>
        <w:spacing w:before="0" w:after="0"/>
      </w:pPr>
      <w:r w:rsidRPr="00CE16D2">
        <w:rPr>
          <w:b/>
          <w:bCs/>
        </w:rPr>
        <w:t xml:space="preserve">Question </w:t>
      </w:r>
      <w:r w:rsidR="00441B28">
        <w:rPr>
          <w:b/>
          <w:bCs/>
        </w:rPr>
        <w:t>13</w:t>
      </w:r>
      <w:r w:rsidR="006D53C9" w:rsidRPr="00CE16D2">
        <w:rPr>
          <w:b/>
          <w:bCs/>
        </w:rPr>
        <w:t xml:space="preserve">. </w:t>
      </w:r>
      <w:r w:rsidR="00412A61" w:rsidRPr="00CE16D2">
        <w:rPr>
          <w:b/>
          <w:bCs/>
        </w:rPr>
        <w:t>A.</w:t>
      </w:r>
      <w:r w:rsidR="006D53C9" w:rsidRPr="00CE16D2">
        <w:t xml:space="preserve"> </w:t>
      </w:r>
      <w:r w:rsidR="00297C11" w:rsidRPr="00CE16D2">
        <w:t>have involved</w:t>
      </w:r>
      <w:r w:rsidR="006D53C9" w:rsidRPr="00CE16D2">
        <w:t> </w:t>
      </w:r>
      <w:r w:rsidR="00297C11" w:rsidRPr="00CE16D2">
        <w:tab/>
      </w:r>
      <w:r w:rsidR="00412A61" w:rsidRPr="00CE16D2">
        <w:rPr>
          <w:b/>
          <w:bCs/>
        </w:rPr>
        <w:t>B.</w:t>
      </w:r>
      <w:r w:rsidR="006D53C9" w:rsidRPr="00CE16D2">
        <w:t xml:space="preserve"> </w:t>
      </w:r>
      <w:r w:rsidR="00297C11" w:rsidRPr="00CE16D2">
        <w:t>involve</w:t>
      </w:r>
      <w:r w:rsidR="00297C11" w:rsidRPr="00CE16D2">
        <w:tab/>
      </w:r>
      <w:r w:rsidR="00297C11" w:rsidRPr="00CE16D2">
        <w:tab/>
      </w:r>
      <w:r w:rsidR="00412A61" w:rsidRPr="00CE16D2">
        <w:rPr>
          <w:b/>
          <w:bCs/>
          <w:u w:val="single"/>
        </w:rPr>
        <w:t>C.</w:t>
      </w:r>
      <w:r w:rsidR="006D53C9" w:rsidRPr="00CE16D2">
        <w:t xml:space="preserve"> were</w:t>
      </w:r>
      <w:r w:rsidR="00202E14" w:rsidRPr="00CE16D2">
        <w:t xml:space="preserve"> involved</w:t>
      </w:r>
      <w:r w:rsidR="00297C11" w:rsidRPr="00CE16D2">
        <w:tab/>
      </w:r>
      <w:r w:rsidR="00412A61" w:rsidRPr="00CE16D2">
        <w:rPr>
          <w:b/>
          <w:bCs/>
        </w:rPr>
        <w:t>D.</w:t>
      </w:r>
      <w:r w:rsidR="006D53C9" w:rsidRPr="00CE16D2">
        <w:t xml:space="preserve"> </w:t>
      </w:r>
      <w:r w:rsidR="00297C11" w:rsidRPr="00CE16D2">
        <w:t>involved</w:t>
      </w:r>
    </w:p>
    <w:p w14:paraId="0A812DA8" w14:textId="47DF7844" w:rsidR="006D53C9" w:rsidRPr="00CE16D2" w:rsidRDefault="00353FDF" w:rsidP="005E34D8">
      <w:pPr>
        <w:pStyle w:val="Para"/>
        <w:spacing w:before="0" w:after="0"/>
      </w:pPr>
      <w:r w:rsidRPr="00CE16D2">
        <w:rPr>
          <w:b/>
          <w:bCs/>
        </w:rPr>
        <w:t xml:space="preserve">Question </w:t>
      </w:r>
      <w:r w:rsidR="00441B28">
        <w:rPr>
          <w:b/>
          <w:bCs/>
        </w:rPr>
        <w:t>14</w:t>
      </w:r>
      <w:r w:rsidR="006D53C9" w:rsidRPr="00CE16D2">
        <w:rPr>
          <w:b/>
          <w:bCs/>
        </w:rPr>
        <w:t xml:space="preserve">. </w:t>
      </w:r>
      <w:r w:rsidR="00412A61" w:rsidRPr="00CE16D2">
        <w:rPr>
          <w:b/>
          <w:bCs/>
          <w:u w:val="single"/>
        </w:rPr>
        <w:t>A.</w:t>
      </w:r>
      <w:r w:rsidR="006D53C9" w:rsidRPr="00CE16D2">
        <w:t xml:space="preserve"> marginalization</w:t>
      </w:r>
      <w:r w:rsidR="001F125D" w:rsidRPr="00CE16D2">
        <w:tab/>
      </w:r>
      <w:r w:rsidR="00412A61" w:rsidRPr="00CE16D2">
        <w:rPr>
          <w:b/>
          <w:bCs/>
        </w:rPr>
        <w:t>B.</w:t>
      </w:r>
      <w:r w:rsidR="006D53C9" w:rsidRPr="00CE16D2">
        <w:t xml:space="preserve"> </w:t>
      </w:r>
      <w:r w:rsidR="00234695" w:rsidRPr="00CE16D2">
        <w:t>initial</w:t>
      </w:r>
      <w:r w:rsidR="006D53C9" w:rsidRPr="00CE16D2">
        <w:t xml:space="preserve">ization </w:t>
      </w:r>
      <w:r w:rsidR="001F125D" w:rsidRPr="00CE16D2">
        <w:tab/>
      </w:r>
      <w:r w:rsidR="00412A61" w:rsidRPr="00CE16D2">
        <w:rPr>
          <w:b/>
          <w:bCs/>
        </w:rPr>
        <w:t>C.</w:t>
      </w:r>
      <w:r w:rsidR="006D53C9" w:rsidRPr="00CE16D2">
        <w:t xml:space="preserve"> </w:t>
      </w:r>
      <w:r w:rsidR="00275A4E" w:rsidRPr="00CE16D2">
        <w:t>mechaniz</w:t>
      </w:r>
      <w:r w:rsidR="006D53C9" w:rsidRPr="00CE16D2">
        <w:t xml:space="preserve">ation </w:t>
      </w:r>
      <w:r w:rsidR="001F125D" w:rsidRPr="00CE16D2">
        <w:tab/>
      </w:r>
      <w:r w:rsidR="00412A61" w:rsidRPr="00CE16D2">
        <w:rPr>
          <w:b/>
          <w:bCs/>
        </w:rPr>
        <w:t>D.</w:t>
      </w:r>
      <w:r w:rsidR="006D53C9" w:rsidRPr="00CE16D2">
        <w:t xml:space="preserve"> </w:t>
      </w:r>
      <w:r w:rsidR="004F1102" w:rsidRPr="00CE16D2">
        <w:t>magnific</w:t>
      </w:r>
      <w:r w:rsidR="006D53C9" w:rsidRPr="00CE16D2">
        <w:t>ation</w:t>
      </w:r>
    </w:p>
    <w:p w14:paraId="18C12A73" w14:textId="65C513C7" w:rsidR="006D53C9" w:rsidRPr="00CE16D2" w:rsidRDefault="00353FDF" w:rsidP="005E34D8">
      <w:pPr>
        <w:pStyle w:val="Para"/>
        <w:spacing w:before="0" w:after="0"/>
      </w:pPr>
      <w:r w:rsidRPr="00CE16D2">
        <w:rPr>
          <w:b/>
          <w:bCs/>
        </w:rPr>
        <w:t xml:space="preserve">Question </w:t>
      </w:r>
      <w:r w:rsidR="00441B28">
        <w:rPr>
          <w:b/>
          <w:bCs/>
        </w:rPr>
        <w:t>15</w:t>
      </w:r>
      <w:r w:rsidR="006D53C9" w:rsidRPr="00CE16D2">
        <w:rPr>
          <w:b/>
          <w:bCs/>
        </w:rPr>
        <w:t>.</w:t>
      </w:r>
      <w:r w:rsidR="006D53C9" w:rsidRPr="00CE16D2">
        <w:t xml:space="preserve"> </w:t>
      </w:r>
      <w:r w:rsidR="00412A61" w:rsidRPr="00CE16D2">
        <w:rPr>
          <w:b/>
          <w:bCs/>
        </w:rPr>
        <w:t>A.</w:t>
      </w:r>
      <w:r w:rsidR="006D53C9" w:rsidRPr="00CE16D2">
        <w:t xml:space="preserve"> </w:t>
      </w:r>
      <w:r w:rsidR="001F125D" w:rsidRPr="00CE16D2">
        <w:t>line up</w:t>
      </w:r>
      <w:r w:rsidR="006D53C9" w:rsidRPr="00CE16D2">
        <w:tab/>
      </w:r>
      <w:r w:rsidR="006D53C9" w:rsidRPr="00CE16D2">
        <w:tab/>
      </w:r>
      <w:r w:rsidR="00412A61" w:rsidRPr="00CE16D2">
        <w:rPr>
          <w:b/>
          <w:bCs/>
        </w:rPr>
        <w:t>B.</w:t>
      </w:r>
      <w:r w:rsidR="006D53C9" w:rsidRPr="00CE16D2">
        <w:t xml:space="preserve"> </w:t>
      </w:r>
      <w:r w:rsidR="00131A50" w:rsidRPr="00CE16D2">
        <w:t>come up</w:t>
      </w:r>
      <w:r w:rsidR="006D53C9" w:rsidRPr="00CE16D2">
        <w:t> </w:t>
      </w:r>
      <w:r w:rsidR="006D53C9" w:rsidRPr="00CE16D2">
        <w:t> </w:t>
      </w:r>
      <w:r w:rsidR="006D53C9" w:rsidRPr="00CE16D2">
        <w:tab/>
      </w:r>
      <w:r w:rsidR="00412A61" w:rsidRPr="00CE16D2">
        <w:rPr>
          <w:b/>
          <w:bCs/>
          <w:u w:val="single"/>
        </w:rPr>
        <w:t>C.</w:t>
      </w:r>
      <w:r w:rsidR="006D53C9" w:rsidRPr="00CE16D2">
        <w:t xml:space="preserve"> team up</w:t>
      </w:r>
      <w:r w:rsidR="006D53C9" w:rsidRPr="00CE16D2">
        <w:t> </w:t>
      </w:r>
      <w:r w:rsidR="006D53C9" w:rsidRPr="00CE16D2">
        <w:t> </w:t>
      </w:r>
      <w:r w:rsidR="006D53C9" w:rsidRPr="00CE16D2">
        <w:tab/>
      </w:r>
      <w:r w:rsidR="00412A61" w:rsidRPr="00CE16D2">
        <w:rPr>
          <w:b/>
          <w:bCs/>
        </w:rPr>
        <w:t>D.</w:t>
      </w:r>
      <w:r w:rsidR="006D53C9" w:rsidRPr="00CE16D2">
        <w:t xml:space="preserve"> </w:t>
      </w:r>
      <w:r w:rsidR="0060024F" w:rsidRPr="00CE16D2">
        <w:t>pile up</w:t>
      </w:r>
    </w:p>
    <w:p w14:paraId="5CF4819B" w14:textId="5640406D" w:rsidR="00BD2BD0" w:rsidRPr="00CE16D2" w:rsidRDefault="00353FDF" w:rsidP="005E34D8">
      <w:pPr>
        <w:pStyle w:val="Para"/>
        <w:spacing w:before="0" w:after="0"/>
      </w:pPr>
      <w:r w:rsidRPr="00CE16D2">
        <w:rPr>
          <w:b/>
          <w:bCs/>
        </w:rPr>
        <w:t xml:space="preserve">Question </w:t>
      </w:r>
      <w:r w:rsidR="00441B28">
        <w:rPr>
          <w:b/>
          <w:bCs/>
        </w:rPr>
        <w:t>16</w:t>
      </w:r>
      <w:r w:rsidR="006D53C9" w:rsidRPr="00CE16D2">
        <w:rPr>
          <w:b/>
          <w:bCs/>
        </w:rPr>
        <w:t xml:space="preserve">. </w:t>
      </w:r>
      <w:r w:rsidR="00412A61" w:rsidRPr="00CE16D2">
        <w:rPr>
          <w:b/>
          <w:bCs/>
          <w:u w:val="single"/>
        </w:rPr>
        <w:t>A.</w:t>
      </w:r>
      <w:r w:rsidR="006D53C9" w:rsidRPr="00CE16D2">
        <w:t xml:space="preserve"> </w:t>
      </w:r>
      <w:r w:rsidR="005669F6" w:rsidRPr="00CE16D2">
        <w:t>of essence</w:t>
      </w:r>
      <w:r w:rsidR="006D53C9" w:rsidRPr="00CE16D2">
        <w:t> </w:t>
      </w:r>
      <w:r w:rsidR="006D53C9" w:rsidRPr="00CE16D2">
        <w:t> </w:t>
      </w:r>
      <w:r w:rsidR="006D53C9" w:rsidRPr="00CE16D2">
        <w:tab/>
      </w:r>
      <w:r w:rsidR="00412A61" w:rsidRPr="00CE16D2">
        <w:rPr>
          <w:b/>
          <w:bCs/>
        </w:rPr>
        <w:t>B.</w:t>
      </w:r>
      <w:r w:rsidR="00202E14" w:rsidRPr="00CE16D2">
        <w:t xml:space="preserve"> </w:t>
      </w:r>
      <w:r w:rsidR="00E95484" w:rsidRPr="00CE16D2">
        <w:t>in urgency</w:t>
      </w:r>
      <w:r w:rsidR="006D53C9" w:rsidRPr="00CE16D2">
        <w:t> </w:t>
      </w:r>
      <w:r w:rsidR="006D53C9" w:rsidRPr="00CE16D2">
        <w:t> </w:t>
      </w:r>
      <w:r w:rsidR="006D53C9" w:rsidRPr="00CE16D2">
        <w:tab/>
      </w:r>
      <w:r w:rsidR="00412A61" w:rsidRPr="00CE16D2">
        <w:rPr>
          <w:b/>
          <w:bCs/>
        </w:rPr>
        <w:t>C.</w:t>
      </w:r>
      <w:r w:rsidR="006D53C9" w:rsidRPr="00CE16D2">
        <w:t xml:space="preserve"> </w:t>
      </w:r>
      <w:r w:rsidR="004360DD" w:rsidRPr="00CE16D2">
        <w:t>on significance</w:t>
      </w:r>
      <w:r w:rsidR="006D53C9" w:rsidRPr="00CE16D2">
        <w:tab/>
      </w:r>
      <w:r w:rsidR="00412A61" w:rsidRPr="00CE16D2">
        <w:rPr>
          <w:b/>
          <w:bCs/>
        </w:rPr>
        <w:t>D.</w:t>
      </w:r>
      <w:r w:rsidR="006D53C9" w:rsidRPr="00CE16D2">
        <w:t xml:space="preserve"> </w:t>
      </w:r>
      <w:r w:rsidR="00131A50" w:rsidRPr="00CE16D2">
        <w:t>off necessity</w:t>
      </w:r>
      <w:r w:rsidR="00BD2BD0" w:rsidRPr="00CE16D2">
        <w:t xml:space="preserve"> </w:t>
      </w:r>
    </w:p>
    <w:p w14:paraId="7168C215" w14:textId="77777777" w:rsidR="00441B28" w:rsidRDefault="00441B28" w:rsidP="005E34D8">
      <w:pPr>
        <w:jc w:val="both"/>
        <w:rPr>
          <w:b/>
          <w:iCs/>
        </w:rPr>
      </w:pPr>
      <w:bookmarkStart w:id="0" w:name="_Hlk210749976"/>
    </w:p>
    <w:p w14:paraId="63D0B2FA" w14:textId="77777777" w:rsidR="00441B28" w:rsidRPr="001409C7" w:rsidRDefault="00441B28" w:rsidP="00441B28">
      <w:pPr>
        <w:jc w:val="both"/>
        <w:rPr>
          <w:bCs/>
          <w:iCs/>
        </w:rPr>
      </w:pPr>
      <w:r w:rsidRPr="001409C7">
        <w:rPr>
          <w:b/>
          <w:iCs/>
        </w:rPr>
        <w:t xml:space="preserve">Read the following passage and mark the letter A, B, C, or D on your answer sheet to indicate the correct word or phrase that best fits each of the numbered blanks from 43 to 52. </w:t>
      </w:r>
      <w:r w:rsidRPr="001409C7">
        <w:rPr>
          <w:b/>
          <w:iCs/>
          <w:lang w:eastAsia="zh-CN"/>
        </w:rPr>
        <w:t xml:space="preserve">(12.5 points) </w:t>
      </w:r>
    </w:p>
    <w:p w14:paraId="586F08CD" w14:textId="77777777" w:rsidR="00441B28" w:rsidRPr="001409C7" w:rsidRDefault="00441B28" w:rsidP="00441B28">
      <w:pPr>
        <w:jc w:val="center"/>
        <w:rPr>
          <w:b/>
          <w:iCs/>
        </w:rPr>
      </w:pPr>
      <w:r w:rsidRPr="001409C7">
        <w:rPr>
          <w:b/>
          <w:iCs/>
        </w:rPr>
        <w:t>Embracing Insecurities: A Path Toward Authentic Confidence</w:t>
      </w:r>
    </w:p>
    <w:p w14:paraId="36B186AD" w14:textId="77777777" w:rsidR="00441B28" w:rsidRPr="001409C7" w:rsidRDefault="00441B28" w:rsidP="00441B28">
      <w:pPr>
        <w:ind w:firstLine="360"/>
        <w:jc w:val="both"/>
        <w:rPr>
          <w:bCs/>
          <w:iCs/>
        </w:rPr>
      </w:pPr>
      <w:r w:rsidRPr="001409C7">
        <w:rPr>
          <w:bCs/>
          <w:iCs/>
        </w:rPr>
        <w:t xml:space="preserve">In a world that often celebrates perfection, many individuals feel pressure to hide their imperfections. Yet, constantly </w:t>
      </w:r>
      <w:r w:rsidRPr="001409C7">
        <w:rPr>
          <w:b/>
          <w:bCs/>
        </w:rPr>
        <w:t>(</w:t>
      </w:r>
      <w:r>
        <w:rPr>
          <w:b/>
          <w:bCs/>
        </w:rPr>
        <w:t>17</w:t>
      </w:r>
      <w:r w:rsidRPr="001409C7">
        <w:rPr>
          <w:b/>
          <w:bCs/>
        </w:rPr>
        <w:t>) ________</w:t>
      </w:r>
      <w:r w:rsidRPr="001409C7">
        <w:rPr>
          <w:bCs/>
          <w:iCs/>
        </w:rPr>
        <w:t xml:space="preserve"> personal doubts can intensify anxiety and hinder self-growth. Rather than pretending to have it all together, acknowledging imperfections can mark the beginning of </w:t>
      </w:r>
      <w:r w:rsidRPr="001409C7">
        <w:rPr>
          <w:b/>
          <w:bCs/>
        </w:rPr>
        <w:t>(</w:t>
      </w:r>
      <w:r>
        <w:rPr>
          <w:b/>
          <w:bCs/>
        </w:rPr>
        <w:t>18</w:t>
      </w:r>
      <w:r w:rsidRPr="001409C7">
        <w:rPr>
          <w:b/>
          <w:bCs/>
        </w:rPr>
        <w:t>) ________</w:t>
      </w:r>
      <w:r w:rsidRPr="001409C7">
        <w:rPr>
          <w:bCs/>
          <w:iCs/>
        </w:rPr>
        <w:t xml:space="preserve"> self-confidence. This process involves viewing one's flaws not as failures but as natural parts of being human.</w:t>
      </w:r>
    </w:p>
    <w:p w14:paraId="53886B65" w14:textId="77777777" w:rsidR="00441B28" w:rsidRPr="001409C7" w:rsidRDefault="00441B28" w:rsidP="00441B28">
      <w:pPr>
        <w:ind w:firstLine="360"/>
        <w:jc w:val="both"/>
        <w:rPr>
          <w:bCs/>
          <w:iCs/>
        </w:rPr>
      </w:pPr>
      <w:r w:rsidRPr="001409C7">
        <w:rPr>
          <w:bCs/>
          <w:iCs/>
        </w:rPr>
        <w:t xml:space="preserve">When people recognize their insecurities without judgment, they begin to foster greater emotional </w:t>
      </w:r>
      <w:r>
        <w:rPr>
          <w:bCs/>
          <w:iCs/>
        </w:rPr>
        <w:t>awareness</w:t>
      </w:r>
      <w:r w:rsidRPr="001409C7">
        <w:rPr>
          <w:bCs/>
          <w:iCs/>
        </w:rPr>
        <w:t xml:space="preserve">. Instead of letting fear or shame dominate, they can </w:t>
      </w:r>
      <w:r w:rsidRPr="001409C7">
        <w:rPr>
          <w:b/>
          <w:bCs/>
        </w:rPr>
        <w:t>(</w:t>
      </w:r>
      <w:r>
        <w:rPr>
          <w:b/>
          <w:bCs/>
        </w:rPr>
        <w:t>19</w:t>
      </w:r>
      <w:r w:rsidRPr="001409C7">
        <w:rPr>
          <w:b/>
          <w:bCs/>
        </w:rPr>
        <w:t>) ________</w:t>
      </w:r>
      <w:r w:rsidRPr="001409C7">
        <w:rPr>
          <w:bCs/>
          <w:iCs/>
        </w:rPr>
        <w:t xml:space="preserve"> the roots of their self-doubt—such as past experiences or societal expectations. By doing so, they create </w:t>
      </w:r>
      <w:r w:rsidRPr="001409C7">
        <w:rPr>
          <w:b/>
          <w:bCs/>
        </w:rPr>
        <w:t>(</w:t>
      </w:r>
      <w:r>
        <w:rPr>
          <w:b/>
          <w:bCs/>
        </w:rPr>
        <w:t>20</w:t>
      </w:r>
      <w:r w:rsidRPr="001409C7">
        <w:rPr>
          <w:b/>
          <w:bCs/>
        </w:rPr>
        <w:t>) ________</w:t>
      </w:r>
      <w:r w:rsidRPr="001409C7">
        <w:rPr>
          <w:bCs/>
          <w:iCs/>
        </w:rPr>
        <w:t xml:space="preserve"> for inner development and begin to build a more stable sense of identity.</w:t>
      </w:r>
    </w:p>
    <w:p w14:paraId="338CE5A6" w14:textId="77777777" w:rsidR="00441B28" w:rsidRPr="001409C7" w:rsidRDefault="00441B28" w:rsidP="00441B28">
      <w:pPr>
        <w:ind w:firstLine="360"/>
        <w:jc w:val="both"/>
        <w:rPr>
          <w:bCs/>
          <w:iCs/>
        </w:rPr>
      </w:pPr>
      <w:r w:rsidRPr="001409C7">
        <w:rPr>
          <w:bCs/>
          <w:iCs/>
        </w:rPr>
        <w:t xml:space="preserve">Social comparison is another factor that often </w:t>
      </w:r>
      <w:r w:rsidRPr="001409C7">
        <w:rPr>
          <w:b/>
          <w:bCs/>
        </w:rPr>
        <w:t>(</w:t>
      </w:r>
      <w:r>
        <w:rPr>
          <w:b/>
          <w:bCs/>
        </w:rPr>
        <w:t>21</w:t>
      </w:r>
      <w:r w:rsidRPr="001409C7">
        <w:rPr>
          <w:b/>
          <w:bCs/>
        </w:rPr>
        <w:t>) ________</w:t>
      </w:r>
      <w:r w:rsidRPr="001409C7">
        <w:rPr>
          <w:bCs/>
          <w:iCs/>
        </w:rPr>
        <w:t xml:space="preserve"> insecurity. </w:t>
      </w:r>
      <w:r w:rsidRPr="001409C7">
        <w:rPr>
          <w:b/>
          <w:bCs/>
        </w:rPr>
        <w:t>(</w:t>
      </w:r>
      <w:r>
        <w:rPr>
          <w:b/>
          <w:bCs/>
        </w:rPr>
        <w:t>22</w:t>
      </w:r>
      <w:r w:rsidRPr="001409C7">
        <w:rPr>
          <w:b/>
          <w:bCs/>
        </w:rPr>
        <w:t>) ________</w:t>
      </w:r>
      <w:r w:rsidRPr="001409C7">
        <w:rPr>
          <w:bCs/>
          <w:iCs/>
        </w:rPr>
        <w:t xml:space="preserve"> measuring one's life against others can lead to feelings of inadequacy. Accepting personal limitations and focusing on individual growth, rather than idealized images, allows people to develop </w:t>
      </w:r>
      <w:r w:rsidRPr="003320A0">
        <w:t>compassion</w:t>
      </w:r>
      <w:r w:rsidRPr="001409C7">
        <w:rPr>
          <w:bCs/>
          <w:iCs/>
        </w:rPr>
        <w:t xml:space="preserve"> for both themselves and others, </w:t>
      </w:r>
      <w:r w:rsidRPr="003320A0">
        <w:t>thereby</w:t>
      </w:r>
      <w:r w:rsidRPr="001409C7">
        <w:rPr>
          <w:bCs/>
          <w:iCs/>
        </w:rPr>
        <w:t xml:space="preserve"> reducing emotional pressure.</w:t>
      </w:r>
    </w:p>
    <w:p w14:paraId="196AE636" w14:textId="7C920D1E" w:rsidR="00395957" w:rsidRPr="00CE16D2" w:rsidRDefault="00395957" w:rsidP="005E34D8">
      <w:pPr>
        <w:jc w:val="both"/>
        <w:rPr>
          <w:bCs/>
          <w:iCs/>
        </w:rPr>
      </w:pPr>
      <w:r w:rsidRPr="00CE16D2">
        <w:rPr>
          <w:b/>
          <w:iCs/>
        </w:rPr>
        <w:t xml:space="preserve">Question </w:t>
      </w:r>
      <w:r w:rsidR="00441B28">
        <w:rPr>
          <w:b/>
          <w:iCs/>
        </w:rPr>
        <w:t>17</w:t>
      </w:r>
      <w:r w:rsidRPr="00CE16D2">
        <w:rPr>
          <w:bCs/>
          <w:iCs/>
        </w:rPr>
        <w:t xml:space="preserve">: </w:t>
      </w:r>
      <w:r w:rsidR="00412A61" w:rsidRPr="00CE16D2">
        <w:rPr>
          <w:b/>
          <w:bCs/>
          <w:iCs/>
          <w:u w:val="single"/>
        </w:rPr>
        <w:t>A.</w:t>
      </w:r>
      <w:r w:rsidRPr="00CE16D2">
        <w:rPr>
          <w:bCs/>
          <w:iCs/>
        </w:rPr>
        <w:t xml:space="preserve"> </w:t>
      </w:r>
      <w:r w:rsidR="002E1F58" w:rsidRPr="00CE16D2">
        <w:rPr>
          <w:bCs/>
          <w:iCs/>
        </w:rPr>
        <w:t>suppressing</w:t>
      </w:r>
      <w:r w:rsidRPr="00CE16D2">
        <w:rPr>
          <w:bCs/>
          <w:iCs/>
        </w:rPr>
        <w:tab/>
      </w:r>
      <w:r w:rsidR="00374607" w:rsidRPr="00CE16D2">
        <w:rPr>
          <w:bCs/>
          <w:iCs/>
        </w:rPr>
        <w:tab/>
      </w:r>
      <w:r w:rsidR="00412A61" w:rsidRPr="00CE16D2">
        <w:rPr>
          <w:b/>
          <w:bCs/>
          <w:iCs/>
        </w:rPr>
        <w:t>B.</w:t>
      </w:r>
      <w:r w:rsidRPr="00CE16D2">
        <w:rPr>
          <w:bCs/>
          <w:iCs/>
        </w:rPr>
        <w:t xml:space="preserve"> </w:t>
      </w:r>
      <w:r w:rsidR="00517F5D" w:rsidRPr="00CE16D2">
        <w:rPr>
          <w:bCs/>
          <w:iCs/>
        </w:rPr>
        <w:t>compressing</w:t>
      </w:r>
      <w:r w:rsidRPr="00CE16D2">
        <w:rPr>
          <w:bCs/>
          <w:iCs/>
        </w:rPr>
        <w:tab/>
      </w:r>
      <w:r w:rsidR="00412A61" w:rsidRPr="00CE16D2">
        <w:rPr>
          <w:b/>
          <w:bCs/>
          <w:iCs/>
        </w:rPr>
        <w:t>C.</w:t>
      </w:r>
      <w:r w:rsidRPr="00CE16D2">
        <w:rPr>
          <w:bCs/>
          <w:iCs/>
        </w:rPr>
        <w:t xml:space="preserve"> </w:t>
      </w:r>
      <w:r w:rsidR="003959FB" w:rsidRPr="00CE16D2">
        <w:rPr>
          <w:bCs/>
          <w:iCs/>
        </w:rPr>
        <w:t>expressing</w:t>
      </w:r>
      <w:r w:rsidRPr="00CE16D2">
        <w:rPr>
          <w:bCs/>
          <w:iCs/>
        </w:rPr>
        <w:tab/>
      </w:r>
      <w:r w:rsidRPr="00CE16D2">
        <w:rPr>
          <w:bCs/>
          <w:iCs/>
        </w:rPr>
        <w:tab/>
      </w:r>
      <w:r w:rsidR="00412A61" w:rsidRPr="00CE16D2">
        <w:rPr>
          <w:b/>
          <w:bCs/>
          <w:iCs/>
        </w:rPr>
        <w:t>D.</w:t>
      </w:r>
      <w:r w:rsidRPr="00CE16D2">
        <w:rPr>
          <w:bCs/>
          <w:iCs/>
        </w:rPr>
        <w:t xml:space="preserve"> </w:t>
      </w:r>
      <w:r w:rsidR="003B74F2" w:rsidRPr="00CE16D2">
        <w:rPr>
          <w:bCs/>
          <w:iCs/>
        </w:rPr>
        <w:t>oppressing</w:t>
      </w:r>
      <w:r w:rsidRPr="00CE16D2">
        <w:rPr>
          <w:bCs/>
          <w:iCs/>
        </w:rPr>
        <w:t xml:space="preserve"> </w:t>
      </w:r>
    </w:p>
    <w:p w14:paraId="350E6BC0" w14:textId="784AED8E" w:rsidR="00395957" w:rsidRPr="00CE16D2" w:rsidRDefault="00395957" w:rsidP="005E34D8">
      <w:pPr>
        <w:jc w:val="both"/>
        <w:rPr>
          <w:bCs/>
        </w:rPr>
      </w:pPr>
      <w:r w:rsidRPr="00CE16D2">
        <w:rPr>
          <w:b/>
          <w:iCs/>
        </w:rPr>
        <w:t xml:space="preserve">Question </w:t>
      </w:r>
      <w:r w:rsidR="00441B28">
        <w:rPr>
          <w:b/>
          <w:iCs/>
        </w:rPr>
        <w:t>18</w:t>
      </w:r>
      <w:r w:rsidRPr="00CE16D2">
        <w:rPr>
          <w:bCs/>
          <w:iCs/>
        </w:rPr>
        <w:t xml:space="preserve">: </w:t>
      </w:r>
      <w:r w:rsidR="00412A61" w:rsidRPr="00CE16D2">
        <w:rPr>
          <w:b/>
          <w:bCs/>
          <w:iCs/>
        </w:rPr>
        <w:t>A.</w:t>
      </w:r>
      <w:r w:rsidRPr="00CE16D2">
        <w:rPr>
          <w:bCs/>
          <w:iCs/>
        </w:rPr>
        <w:t xml:space="preserve"> </w:t>
      </w:r>
      <w:r w:rsidR="00F20010" w:rsidRPr="00CE16D2">
        <w:rPr>
          <w:bCs/>
          <w:iCs/>
        </w:rPr>
        <w:t>right</w:t>
      </w:r>
      <w:r w:rsidR="00E53624" w:rsidRPr="00CE16D2">
        <w:rPr>
          <w:bCs/>
          <w:iCs/>
        </w:rPr>
        <w:tab/>
      </w:r>
      <w:r w:rsidR="00E53624" w:rsidRPr="00CE16D2">
        <w:rPr>
          <w:bCs/>
          <w:iCs/>
        </w:rPr>
        <w:tab/>
      </w:r>
      <w:r w:rsidRPr="00CE16D2">
        <w:rPr>
          <w:bCs/>
          <w:iCs/>
        </w:rPr>
        <w:tab/>
      </w:r>
      <w:r w:rsidR="00412A61" w:rsidRPr="00CE16D2">
        <w:rPr>
          <w:b/>
          <w:bCs/>
          <w:iCs/>
        </w:rPr>
        <w:t>B.</w:t>
      </w:r>
      <w:r w:rsidRPr="00CE16D2">
        <w:rPr>
          <w:bCs/>
          <w:iCs/>
        </w:rPr>
        <w:t xml:space="preserve"> </w:t>
      </w:r>
      <w:r w:rsidR="00E53624" w:rsidRPr="00CE16D2">
        <w:rPr>
          <w:bCs/>
          <w:iCs/>
        </w:rPr>
        <w:t>credible</w:t>
      </w:r>
      <w:r w:rsidR="00E53624" w:rsidRPr="00CE16D2">
        <w:rPr>
          <w:bCs/>
          <w:iCs/>
        </w:rPr>
        <w:tab/>
      </w:r>
      <w:r w:rsidRPr="00CE16D2">
        <w:rPr>
          <w:bCs/>
          <w:iCs/>
        </w:rPr>
        <w:tab/>
      </w:r>
      <w:r w:rsidR="00412A61" w:rsidRPr="00CE16D2">
        <w:rPr>
          <w:b/>
          <w:bCs/>
          <w:iCs/>
        </w:rPr>
        <w:t>C.</w:t>
      </w:r>
      <w:r w:rsidRPr="00CE16D2">
        <w:rPr>
          <w:bCs/>
          <w:iCs/>
        </w:rPr>
        <w:t xml:space="preserve"> </w:t>
      </w:r>
      <w:r w:rsidR="000E4A9C" w:rsidRPr="00CE16D2">
        <w:rPr>
          <w:bCs/>
          <w:iCs/>
        </w:rPr>
        <w:t>legitimate</w:t>
      </w:r>
      <w:r w:rsidRPr="00CE16D2">
        <w:rPr>
          <w:bCs/>
          <w:iCs/>
        </w:rPr>
        <w:tab/>
      </w:r>
      <w:r w:rsidRPr="00CE16D2">
        <w:rPr>
          <w:bCs/>
          <w:iCs/>
        </w:rPr>
        <w:tab/>
      </w:r>
      <w:r w:rsidR="00412A61" w:rsidRPr="00CE16D2">
        <w:rPr>
          <w:b/>
          <w:bCs/>
          <w:iCs/>
          <w:u w:val="single"/>
        </w:rPr>
        <w:t>D.</w:t>
      </w:r>
      <w:r w:rsidRPr="00CE16D2">
        <w:rPr>
          <w:bCs/>
          <w:iCs/>
        </w:rPr>
        <w:t xml:space="preserve"> </w:t>
      </w:r>
      <w:r w:rsidR="00837F08" w:rsidRPr="00CE16D2">
        <w:rPr>
          <w:bCs/>
          <w:iCs/>
        </w:rPr>
        <w:t>genuine</w:t>
      </w:r>
    </w:p>
    <w:p w14:paraId="6FE68388" w14:textId="58B659DE" w:rsidR="00A977EE" w:rsidRPr="00CE16D2" w:rsidRDefault="00A977EE" w:rsidP="005E34D8">
      <w:pPr>
        <w:jc w:val="both"/>
        <w:rPr>
          <w:b/>
          <w:iCs/>
        </w:rPr>
      </w:pPr>
      <w:r w:rsidRPr="00CE16D2">
        <w:rPr>
          <w:b/>
          <w:iCs/>
        </w:rPr>
        <w:t xml:space="preserve">Question </w:t>
      </w:r>
      <w:r w:rsidR="00441B28">
        <w:rPr>
          <w:b/>
          <w:iCs/>
        </w:rPr>
        <w:t>19</w:t>
      </w:r>
      <w:r w:rsidRPr="00CE16D2">
        <w:rPr>
          <w:bCs/>
          <w:iCs/>
        </w:rPr>
        <w:t xml:space="preserve">: </w:t>
      </w:r>
      <w:r w:rsidR="00412A61" w:rsidRPr="00CE16D2">
        <w:rPr>
          <w:b/>
          <w:bCs/>
          <w:iCs/>
        </w:rPr>
        <w:t>A.</w:t>
      </w:r>
      <w:r w:rsidRPr="00CE16D2">
        <w:rPr>
          <w:bCs/>
          <w:iCs/>
        </w:rPr>
        <w:t xml:space="preserve"> </w:t>
      </w:r>
      <w:r w:rsidR="005F5FB7" w:rsidRPr="00CE16D2">
        <w:rPr>
          <w:bCs/>
          <w:iCs/>
        </w:rPr>
        <w:t>count on</w:t>
      </w:r>
      <w:r w:rsidRPr="00CE16D2">
        <w:rPr>
          <w:bCs/>
          <w:iCs/>
        </w:rPr>
        <w:tab/>
      </w:r>
      <w:r w:rsidRPr="00CE16D2">
        <w:rPr>
          <w:bCs/>
          <w:iCs/>
        </w:rPr>
        <w:tab/>
      </w:r>
      <w:r w:rsidR="00412A61" w:rsidRPr="00CE16D2">
        <w:rPr>
          <w:b/>
          <w:bCs/>
          <w:iCs/>
          <w:u w:val="single"/>
        </w:rPr>
        <w:t>B.</w:t>
      </w:r>
      <w:r w:rsidRPr="00CE16D2">
        <w:rPr>
          <w:bCs/>
          <w:iCs/>
        </w:rPr>
        <w:t xml:space="preserve"> reflect on</w:t>
      </w:r>
      <w:r w:rsidRPr="00CE16D2">
        <w:rPr>
          <w:bCs/>
          <w:iCs/>
        </w:rPr>
        <w:tab/>
      </w:r>
      <w:r w:rsidRPr="00CE16D2">
        <w:rPr>
          <w:bCs/>
          <w:iCs/>
        </w:rPr>
        <w:tab/>
      </w:r>
      <w:r w:rsidR="00412A61" w:rsidRPr="00CE16D2">
        <w:rPr>
          <w:b/>
          <w:bCs/>
          <w:iCs/>
        </w:rPr>
        <w:t>C.</w:t>
      </w:r>
      <w:r w:rsidRPr="00CE16D2">
        <w:rPr>
          <w:bCs/>
          <w:iCs/>
        </w:rPr>
        <w:t xml:space="preserve"> </w:t>
      </w:r>
      <w:r w:rsidR="005F5FB7" w:rsidRPr="00CE16D2">
        <w:rPr>
          <w:bCs/>
          <w:iCs/>
        </w:rPr>
        <w:t>move on</w:t>
      </w:r>
      <w:r w:rsidRPr="00CE16D2">
        <w:rPr>
          <w:bCs/>
          <w:iCs/>
        </w:rPr>
        <w:tab/>
      </w:r>
      <w:r w:rsidRPr="00CE16D2">
        <w:rPr>
          <w:bCs/>
          <w:iCs/>
        </w:rPr>
        <w:tab/>
      </w:r>
      <w:r w:rsidR="00412A61" w:rsidRPr="00CE16D2">
        <w:rPr>
          <w:b/>
          <w:bCs/>
          <w:iCs/>
        </w:rPr>
        <w:t>D.</w:t>
      </w:r>
      <w:r w:rsidRPr="00CE16D2">
        <w:rPr>
          <w:bCs/>
          <w:iCs/>
        </w:rPr>
        <w:t xml:space="preserve"> </w:t>
      </w:r>
      <w:r w:rsidR="00A55B6C" w:rsidRPr="00CE16D2">
        <w:rPr>
          <w:bCs/>
          <w:iCs/>
        </w:rPr>
        <w:t>settle on</w:t>
      </w:r>
    </w:p>
    <w:p w14:paraId="4944377E" w14:textId="7673273A" w:rsidR="00395957" w:rsidRPr="00CE16D2" w:rsidRDefault="00A977EE" w:rsidP="005E34D8">
      <w:pPr>
        <w:jc w:val="both"/>
        <w:rPr>
          <w:bCs/>
          <w:lang w:val="fr-FR"/>
        </w:rPr>
      </w:pPr>
      <w:r w:rsidRPr="00CE16D2">
        <w:rPr>
          <w:b/>
          <w:iCs/>
          <w:lang w:val="fr-FR"/>
        </w:rPr>
        <w:t xml:space="preserve">Question </w:t>
      </w:r>
      <w:proofErr w:type="gramStart"/>
      <w:r w:rsidR="00441B28">
        <w:rPr>
          <w:b/>
          <w:iCs/>
          <w:lang w:val="fr-FR"/>
        </w:rPr>
        <w:t>20</w:t>
      </w:r>
      <w:r w:rsidRPr="00CE16D2">
        <w:rPr>
          <w:bCs/>
          <w:iCs/>
          <w:lang w:val="fr-FR"/>
        </w:rPr>
        <w:t>:</w:t>
      </w:r>
      <w:proofErr w:type="gramEnd"/>
      <w:r w:rsidRPr="00CE16D2">
        <w:rPr>
          <w:bCs/>
          <w:iCs/>
          <w:lang w:val="fr-FR"/>
        </w:rPr>
        <w:t xml:space="preserve"> </w:t>
      </w:r>
      <w:r w:rsidR="00412A61" w:rsidRPr="00CE16D2">
        <w:rPr>
          <w:b/>
          <w:bCs/>
          <w:iCs/>
          <w:lang w:val="fr-FR"/>
        </w:rPr>
        <w:t>A.</w:t>
      </w:r>
      <w:r w:rsidRPr="00CE16D2">
        <w:rPr>
          <w:bCs/>
          <w:iCs/>
          <w:lang w:val="fr-FR"/>
        </w:rPr>
        <w:t xml:space="preserve"> place</w:t>
      </w:r>
      <w:r w:rsidRPr="00CE16D2">
        <w:rPr>
          <w:bCs/>
          <w:iCs/>
          <w:lang w:val="fr-FR"/>
        </w:rPr>
        <w:tab/>
      </w:r>
      <w:r w:rsidRPr="00CE16D2">
        <w:rPr>
          <w:bCs/>
          <w:iCs/>
          <w:lang w:val="fr-FR"/>
        </w:rPr>
        <w:tab/>
      </w:r>
      <w:r w:rsidR="00441B28">
        <w:rPr>
          <w:bCs/>
          <w:iCs/>
          <w:lang w:val="fr-FR"/>
        </w:rPr>
        <w:tab/>
      </w:r>
      <w:r w:rsidR="00412A61" w:rsidRPr="00CE16D2">
        <w:rPr>
          <w:b/>
          <w:bCs/>
          <w:iCs/>
          <w:u w:val="single"/>
          <w:lang w:val="fr-FR"/>
        </w:rPr>
        <w:t>B.</w:t>
      </w:r>
      <w:r w:rsidRPr="00CE16D2">
        <w:rPr>
          <w:bCs/>
          <w:iCs/>
          <w:lang w:val="fr-FR"/>
        </w:rPr>
        <w:t xml:space="preserve"> sp</w:t>
      </w:r>
      <w:proofErr w:type="spellStart"/>
      <w:r w:rsidRPr="00CE16D2">
        <w:rPr>
          <w:bCs/>
          <w:iCs/>
          <w:lang w:val="fr-FR"/>
        </w:rPr>
        <w:t>ace</w:t>
      </w:r>
      <w:proofErr w:type="spellEnd"/>
      <w:r w:rsidRPr="00CE16D2">
        <w:rPr>
          <w:bCs/>
          <w:iCs/>
          <w:lang w:val="fr-FR"/>
        </w:rPr>
        <w:tab/>
      </w:r>
      <w:r w:rsidRPr="00CE16D2">
        <w:rPr>
          <w:bCs/>
          <w:iCs/>
          <w:lang w:val="fr-FR"/>
        </w:rPr>
        <w:tab/>
      </w:r>
      <w:r w:rsidR="00412A61" w:rsidRPr="00CE16D2">
        <w:rPr>
          <w:b/>
          <w:bCs/>
          <w:iCs/>
          <w:lang w:val="fr-FR"/>
        </w:rPr>
        <w:t>C.</w:t>
      </w:r>
      <w:r w:rsidRPr="00CE16D2">
        <w:rPr>
          <w:bCs/>
          <w:iCs/>
          <w:lang w:val="fr-FR"/>
        </w:rPr>
        <w:t xml:space="preserve"> venue</w:t>
      </w:r>
      <w:r w:rsidRPr="00CE16D2">
        <w:rPr>
          <w:bCs/>
          <w:iCs/>
          <w:lang w:val="fr-FR"/>
        </w:rPr>
        <w:tab/>
      </w:r>
      <w:r w:rsidRPr="00CE16D2">
        <w:rPr>
          <w:bCs/>
          <w:iCs/>
          <w:lang w:val="fr-FR"/>
        </w:rPr>
        <w:tab/>
      </w:r>
      <w:r w:rsidR="00412A61" w:rsidRPr="00CE16D2">
        <w:rPr>
          <w:b/>
          <w:bCs/>
          <w:iCs/>
          <w:lang w:val="fr-FR"/>
        </w:rPr>
        <w:t>D.</w:t>
      </w:r>
      <w:r w:rsidRPr="00CE16D2">
        <w:rPr>
          <w:bCs/>
          <w:iCs/>
          <w:lang w:val="fr-FR"/>
        </w:rPr>
        <w:t xml:space="preserve"> position</w:t>
      </w:r>
    </w:p>
    <w:p w14:paraId="5911BB8E" w14:textId="3AB4C066" w:rsidR="00395957" w:rsidRPr="00CE16D2" w:rsidRDefault="00395957" w:rsidP="005E34D8">
      <w:pPr>
        <w:jc w:val="both"/>
        <w:rPr>
          <w:bCs/>
          <w:iCs/>
        </w:rPr>
      </w:pPr>
      <w:r w:rsidRPr="00CE16D2">
        <w:rPr>
          <w:b/>
          <w:iCs/>
        </w:rPr>
        <w:t xml:space="preserve">Question </w:t>
      </w:r>
      <w:r w:rsidR="00441B28">
        <w:rPr>
          <w:b/>
          <w:iCs/>
        </w:rPr>
        <w:t>21</w:t>
      </w:r>
      <w:r w:rsidRPr="00CE16D2">
        <w:rPr>
          <w:bCs/>
          <w:iCs/>
        </w:rPr>
        <w:t xml:space="preserve">: </w:t>
      </w:r>
      <w:r w:rsidR="00412A61" w:rsidRPr="00CE16D2">
        <w:rPr>
          <w:b/>
          <w:bCs/>
          <w:iCs/>
        </w:rPr>
        <w:t>A.</w:t>
      </w:r>
      <w:r w:rsidRPr="00CE16D2">
        <w:rPr>
          <w:bCs/>
          <w:iCs/>
        </w:rPr>
        <w:t xml:space="preserve"> </w:t>
      </w:r>
      <w:r w:rsidR="000A5982" w:rsidRPr="00CE16D2">
        <w:rPr>
          <w:bCs/>
          <w:iCs/>
        </w:rPr>
        <w:t>feeds</w:t>
      </w:r>
      <w:r w:rsidRPr="00CE16D2">
        <w:rPr>
          <w:bCs/>
          <w:iCs/>
        </w:rPr>
        <w:tab/>
      </w:r>
      <w:r w:rsidR="00374607" w:rsidRPr="00CE16D2">
        <w:rPr>
          <w:bCs/>
          <w:iCs/>
        </w:rPr>
        <w:tab/>
      </w:r>
      <w:r w:rsidR="00441B28">
        <w:rPr>
          <w:bCs/>
          <w:iCs/>
        </w:rPr>
        <w:tab/>
      </w:r>
      <w:r w:rsidR="00412A61" w:rsidRPr="00CE16D2">
        <w:rPr>
          <w:b/>
          <w:bCs/>
          <w:iCs/>
          <w:u w:val="single"/>
        </w:rPr>
        <w:t>B.</w:t>
      </w:r>
      <w:r w:rsidRPr="00CE16D2">
        <w:rPr>
          <w:bCs/>
          <w:iCs/>
        </w:rPr>
        <w:t xml:space="preserve"> </w:t>
      </w:r>
      <w:r w:rsidR="0033750C" w:rsidRPr="00CE16D2">
        <w:rPr>
          <w:bCs/>
          <w:iCs/>
        </w:rPr>
        <w:t>fuels</w:t>
      </w:r>
      <w:r w:rsidRPr="00CE16D2">
        <w:rPr>
          <w:bCs/>
          <w:iCs/>
        </w:rPr>
        <w:tab/>
      </w:r>
      <w:r w:rsidRPr="00CE16D2">
        <w:rPr>
          <w:bCs/>
          <w:iCs/>
        </w:rPr>
        <w:tab/>
      </w:r>
      <w:r w:rsidR="00412A61" w:rsidRPr="00CE16D2">
        <w:rPr>
          <w:b/>
          <w:bCs/>
          <w:iCs/>
        </w:rPr>
        <w:t>C.</w:t>
      </w:r>
      <w:r w:rsidRPr="00CE16D2">
        <w:rPr>
          <w:bCs/>
          <w:iCs/>
        </w:rPr>
        <w:t xml:space="preserve"> </w:t>
      </w:r>
      <w:r w:rsidR="006514C1" w:rsidRPr="00CE16D2">
        <w:rPr>
          <w:bCs/>
          <w:iCs/>
        </w:rPr>
        <w:t>fills</w:t>
      </w:r>
      <w:r w:rsidR="006514C1" w:rsidRPr="00CE16D2">
        <w:rPr>
          <w:bCs/>
          <w:iCs/>
        </w:rPr>
        <w:tab/>
      </w:r>
      <w:r w:rsidRPr="00CE16D2">
        <w:rPr>
          <w:bCs/>
          <w:iCs/>
        </w:rPr>
        <w:tab/>
      </w:r>
      <w:r w:rsidR="00374607" w:rsidRPr="00CE16D2">
        <w:rPr>
          <w:bCs/>
          <w:iCs/>
        </w:rPr>
        <w:tab/>
      </w:r>
      <w:r w:rsidR="00412A61" w:rsidRPr="00CE16D2">
        <w:rPr>
          <w:b/>
          <w:bCs/>
          <w:iCs/>
        </w:rPr>
        <w:t>D.</w:t>
      </w:r>
      <w:r w:rsidRPr="00CE16D2">
        <w:rPr>
          <w:bCs/>
          <w:iCs/>
        </w:rPr>
        <w:t xml:space="preserve"> </w:t>
      </w:r>
      <w:r w:rsidR="00AB35C1" w:rsidRPr="00CE16D2">
        <w:rPr>
          <w:bCs/>
          <w:iCs/>
        </w:rPr>
        <w:t>foils</w:t>
      </w:r>
    </w:p>
    <w:p w14:paraId="18552E2D" w14:textId="1A84DF31" w:rsidR="00395957" w:rsidRPr="00CE16D2" w:rsidRDefault="00395957" w:rsidP="005E34D8">
      <w:pPr>
        <w:jc w:val="both"/>
        <w:rPr>
          <w:bCs/>
        </w:rPr>
      </w:pPr>
      <w:r w:rsidRPr="00CE16D2">
        <w:rPr>
          <w:b/>
          <w:iCs/>
        </w:rPr>
        <w:t xml:space="preserve">Question </w:t>
      </w:r>
      <w:r w:rsidR="00441B28">
        <w:rPr>
          <w:b/>
          <w:iCs/>
        </w:rPr>
        <w:t>22</w:t>
      </w:r>
      <w:r w:rsidRPr="00CE16D2">
        <w:rPr>
          <w:bCs/>
          <w:iCs/>
        </w:rPr>
        <w:t xml:space="preserve">: </w:t>
      </w:r>
      <w:r w:rsidR="00412A61" w:rsidRPr="00CE16D2">
        <w:rPr>
          <w:b/>
          <w:bCs/>
          <w:iCs/>
        </w:rPr>
        <w:t>A.</w:t>
      </w:r>
      <w:r w:rsidRPr="00CE16D2">
        <w:rPr>
          <w:bCs/>
          <w:iCs/>
        </w:rPr>
        <w:t xml:space="preserve"> </w:t>
      </w:r>
      <w:r w:rsidR="00CA0BBA" w:rsidRPr="00CE16D2">
        <w:rPr>
          <w:bCs/>
          <w:iCs/>
        </w:rPr>
        <w:t>Perpetually</w:t>
      </w:r>
      <w:r w:rsidRPr="00CE16D2">
        <w:rPr>
          <w:bCs/>
          <w:iCs/>
        </w:rPr>
        <w:tab/>
      </w:r>
      <w:r w:rsidR="00374607" w:rsidRPr="00CE16D2">
        <w:rPr>
          <w:bCs/>
          <w:iCs/>
        </w:rPr>
        <w:tab/>
      </w:r>
      <w:r w:rsidR="00412A61" w:rsidRPr="00CE16D2">
        <w:rPr>
          <w:b/>
          <w:bCs/>
          <w:iCs/>
          <w:u w:val="single"/>
        </w:rPr>
        <w:t>B.</w:t>
      </w:r>
      <w:r w:rsidRPr="00CE16D2">
        <w:rPr>
          <w:bCs/>
          <w:iCs/>
        </w:rPr>
        <w:t xml:space="preserve"> </w:t>
      </w:r>
      <w:r w:rsidR="00AB35C1" w:rsidRPr="00CE16D2">
        <w:rPr>
          <w:bCs/>
          <w:iCs/>
        </w:rPr>
        <w:t>Incessantly</w:t>
      </w:r>
      <w:r w:rsidRPr="00CE16D2">
        <w:rPr>
          <w:bCs/>
          <w:iCs/>
        </w:rPr>
        <w:tab/>
      </w:r>
      <w:r w:rsidRPr="00CE16D2">
        <w:rPr>
          <w:bCs/>
          <w:iCs/>
        </w:rPr>
        <w:tab/>
      </w:r>
      <w:r w:rsidR="00412A61" w:rsidRPr="00CE16D2">
        <w:rPr>
          <w:b/>
          <w:bCs/>
          <w:iCs/>
        </w:rPr>
        <w:t>C.</w:t>
      </w:r>
      <w:r w:rsidR="00083475" w:rsidRPr="00CE16D2">
        <w:rPr>
          <w:bCs/>
          <w:iCs/>
        </w:rPr>
        <w:t xml:space="preserve"> </w:t>
      </w:r>
      <w:r w:rsidR="004A7EE8" w:rsidRPr="00CE16D2">
        <w:rPr>
          <w:bCs/>
          <w:iCs/>
        </w:rPr>
        <w:t>Permanently</w:t>
      </w:r>
      <w:r w:rsidR="00083475" w:rsidRPr="00CE16D2">
        <w:rPr>
          <w:bCs/>
          <w:iCs/>
          <w:color w:val="FF0000"/>
        </w:rPr>
        <w:tab/>
      </w:r>
      <w:r w:rsidR="00412A61" w:rsidRPr="00CE16D2">
        <w:rPr>
          <w:b/>
          <w:bCs/>
          <w:iCs/>
        </w:rPr>
        <w:t>D.</w:t>
      </w:r>
      <w:r w:rsidRPr="00CE16D2">
        <w:rPr>
          <w:bCs/>
          <w:iCs/>
        </w:rPr>
        <w:t xml:space="preserve"> </w:t>
      </w:r>
      <w:r w:rsidR="000B1F31" w:rsidRPr="00CE16D2">
        <w:rPr>
          <w:bCs/>
          <w:iCs/>
        </w:rPr>
        <w:t>Sporadically</w:t>
      </w:r>
    </w:p>
    <w:bookmarkEnd w:id="0"/>
    <w:p w14:paraId="31EDBA9F" w14:textId="07064A99" w:rsidR="00395957" w:rsidRPr="00CE16D2" w:rsidRDefault="003C51F5" w:rsidP="005E34D8">
      <w:pPr>
        <w:pStyle w:val="Normal0"/>
        <w:tabs>
          <w:tab w:val="left" w:pos="1985"/>
        </w:tabs>
        <w:jc w:val="both"/>
        <w:rPr>
          <w:rFonts w:hint="default"/>
          <w:szCs w:val="24"/>
          <w:lang w:eastAsia="zh-CN"/>
        </w:rPr>
      </w:pPr>
      <w:r w:rsidRPr="00CE16D2">
        <w:rPr>
          <w:rFonts w:hint="default"/>
          <w:szCs w:val="24"/>
          <w:lang w:eastAsia="zh-CN"/>
        </w:rPr>
        <w:tab/>
      </w:r>
    </w:p>
    <w:p w14:paraId="7E61690D" w14:textId="6EDE9DA3" w:rsidR="00395957" w:rsidRPr="00CE16D2" w:rsidRDefault="00395957" w:rsidP="005E34D8">
      <w:pPr>
        <w:pStyle w:val="Normal0"/>
        <w:tabs>
          <w:tab w:val="left" w:pos="540"/>
          <w:tab w:val="left" w:pos="2340"/>
          <w:tab w:val="left" w:pos="4140"/>
          <w:tab w:val="left" w:pos="5940"/>
        </w:tabs>
        <w:jc w:val="both"/>
        <w:rPr>
          <w:rFonts w:hint="default"/>
          <w:b/>
          <w:szCs w:val="24"/>
          <w:lang w:eastAsia="zh-CN"/>
        </w:rPr>
      </w:pPr>
      <w:bookmarkStart w:id="1" w:name="_Hlk210750022"/>
      <w:r w:rsidRPr="00CE16D2">
        <w:rPr>
          <w:rFonts w:hint="default"/>
          <w:b/>
          <w:szCs w:val="24"/>
          <w:lang w:eastAsia="zh-CN"/>
        </w:rPr>
        <w:t xml:space="preserve">Read the following passage and mark the letter A, B, C, or D on the answer sheet to indicate the option that best fits each of the numbered blanks from </w:t>
      </w:r>
      <w:r w:rsidR="004D7BEB" w:rsidRPr="00CE16D2">
        <w:rPr>
          <w:rFonts w:hint="default"/>
          <w:b/>
          <w:szCs w:val="24"/>
          <w:lang w:eastAsia="zh-CN"/>
        </w:rPr>
        <w:t>53</w:t>
      </w:r>
      <w:r w:rsidRPr="00CE16D2">
        <w:rPr>
          <w:rFonts w:hint="default"/>
          <w:b/>
          <w:szCs w:val="24"/>
          <w:lang w:eastAsia="zh-CN"/>
        </w:rPr>
        <w:t xml:space="preserve"> to </w:t>
      </w:r>
      <w:r w:rsidR="004D7BEB" w:rsidRPr="00CE16D2">
        <w:rPr>
          <w:rFonts w:hint="default"/>
          <w:b/>
          <w:szCs w:val="24"/>
          <w:lang w:eastAsia="zh-CN"/>
        </w:rPr>
        <w:t>57</w:t>
      </w:r>
      <w:r w:rsidRPr="00CE16D2">
        <w:rPr>
          <w:rFonts w:hint="default"/>
          <w:b/>
          <w:szCs w:val="24"/>
          <w:lang w:eastAsia="zh-CN"/>
        </w:rPr>
        <w:t>.</w:t>
      </w:r>
      <w:r w:rsidR="004D7BEB" w:rsidRPr="00CE16D2">
        <w:rPr>
          <w:rFonts w:hint="default"/>
          <w:b/>
          <w:szCs w:val="24"/>
          <w:lang w:eastAsia="zh-CN"/>
        </w:rPr>
        <w:t xml:space="preserve"> </w:t>
      </w:r>
      <w:r w:rsidR="00CC59DF" w:rsidRPr="00CE16D2">
        <w:rPr>
          <w:rFonts w:eastAsia="Times New Roman" w:hint="default"/>
          <w:b/>
          <w:szCs w:val="24"/>
          <w:lang w:eastAsia="zh-CN"/>
        </w:rPr>
        <w:t xml:space="preserve">(6.25 points) </w:t>
      </w:r>
    </w:p>
    <w:bookmarkEnd w:id="1"/>
    <w:p w14:paraId="1E866109" w14:textId="77777777" w:rsidR="00816488" w:rsidRPr="001409C7" w:rsidRDefault="00816488" w:rsidP="00816488">
      <w:pPr>
        <w:ind w:right="28"/>
        <w:jc w:val="center"/>
        <w:rPr>
          <w:b/>
          <w:bCs/>
          <w:lang w:val="vi-VN"/>
        </w:rPr>
      </w:pPr>
      <w:r w:rsidRPr="001409C7">
        <w:rPr>
          <w:b/>
          <w:bCs/>
          <w:lang w:val="vi-VN"/>
        </w:rPr>
        <w:t>Singer of the World</w:t>
      </w:r>
    </w:p>
    <w:p w14:paraId="244552F7" w14:textId="77777777" w:rsidR="00816488" w:rsidRPr="001409C7" w:rsidRDefault="00816488" w:rsidP="00816488">
      <w:pPr>
        <w:ind w:right="28" w:firstLine="360"/>
        <w:jc w:val="both"/>
      </w:pPr>
      <w:r w:rsidRPr="001409C7">
        <w:rPr>
          <w:lang w:val="vi-VN"/>
        </w:rPr>
        <w:t>The biennial Cardiff Singer of the World competition</w:t>
      </w:r>
      <w:r w:rsidRPr="001409C7">
        <w:t xml:space="preserve"> </w:t>
      </w:r>
      <w:r w:rsidRPr="001409C7">
        <w:rPr>
          <w:lang w:val="vi-VN"/>
        </w:rPr>
        <w:t>is esteemed in the music business as providing the</w:t>
      </w:r>
      <w:r w:rsidRPr="001409C7">
        <w:t xml:space="preserve"> </w:t>
      </w:r>
      <w:r w:rsidRPr="001409C7">
        <w:rPr>
          <w:lang w:val="vi-VN"/>
        </w:rPr>
        <w:t>most serious and significant platform for aspiring</w:t>
      </w:r>
      <w:r w:rsidRPr="001409C7">
        <w:t xml:space="preserve"> </w:t>
      </w:r>
      <w:r w:rsidRPr="001409C7">
        <w:rPr>
          <w:lang w:val="vi-VN"/>
        </w:rPr>
        <w:t>classical voices. What makes it so special? Several</w:t>
      </w:r>
      <w:r w:rsidRPr="001409C7">
        <w:t xml:space="preserve"> </w:t>
      </w:r>
      <w:r w:rsidRPr="001409C7">
        <w:rPr>
          <w:lang w:val="vi-VN"/>
        </w:rPr>
        <w:t xml:space="preserve">things. First of all, </w:t>
      </w:r>
      <w:r w:rsidRPr="001409C7">
        <w:rPr>
          <w:b/>
          <w:bCs/>
        </w:rPr>
        <w:t>(</w:t>
      </w:r>
      <w:r>
        <w:rPr>
          <w:b/>
          <w:bCs/>
        </w:rPr>
        <w:t>2</w:t>
      </w:r>
      <w:r w:rsidRPr="001409C7">
        <w:rPr>
          <w:b/>
          <w:bCs/>
        </w:rPr>
        <w:t>3) ________</w:t>
      </w:r>
      <w:r w:rsidRPr="001409C7">
        <w:t xml:space="preserve">. </w:t>
      </w:r>
      <w:r w:rsidRPr="001409C7">
        <w:rPr>
          <w:lang w:val="vi-VN"/>
        </w:rPr>
        <w:t xml:space="preserve">For example, for the final, Cardiff uses </w:t>
      </w:r>
      <w:r w:rsidRPr="001409C7">
        <w:rPr>
          <w:b/>
          <w:bCs/>
        </w:rPr>
        <w:t>(</w:t>
      </w:r>
      <w:r>
        <w:rPr>
          <w:b/>
          <w:bCs/>
        </w:rPr>
        <w:t>2</w:t>
      </w:r>
      <w:r w:rsidRPr="001409C7">
        <w:rPr>
          <w:b/>
          <w:bCs/>
        </w:rPr>
        <w:t>4) ________</w:t>
      </w:r>
      <w:r w:rsidRPr="001409C7">
        <w:rPr>
          <w:lang w:val="vi-VN"/>
        </w:rPr>
        <w:t>. The panel</w:t>
      </w:r>
      <w:r w:rsidRPr="001409C7">
        <w:t xml:space="preserve"> </w:t>
      </w:r>
      <w:r w:rsidRPr="001409C7">
        <w:rPr>
          <w:lang w:val="vi-VN"/>
        </w:rPr>
        <w:t>consists of four singers, one for each major vocal</w:t>
      </w:r>
      <w:r w:rsidRPr="001409C7">
        <w:t xml:space="preserve"> </w:t>
      </w:r>
      <w:r w:rsidRPr="001409C7">
        <w:rPr>
          <w:lang w:val="vi-VN"/>
        </w:rPr>
        <w:t>range. That sort of balance may be conventional, but</w:t>
      </w:r>
      <w:r w:rsidRPr="001409C7">
        <w:t xml:space="preserve"> </w:t>
      </w:r>
      <w:r w:rsidRPr="001409C7">
        <w:rPr>
          <w:lang w:val="vi-VN"/>
        </w:rPr>
        <w:t>as this year's chairman, Anthony Freud explains: 'No</w:t>
      </w:r>
      <w:r w:rsidRPr="001409C7">
        <w:t xml:space="preserve"> </w:t>
      </w:r>
      <w:r w:rsidRPr="001409C7">
        <w:rPr>
          <w:lang w:val="vi-VN"/>
        </w:rPr>
        <w:t>attempt is made to thrash out a consensus or</w:t>
      </w:r>
      <w:r w:rsidRPr="001409C7">
        <w:t xml:space="preserve"> </w:t>
      </w:r>
      <w:r w:rsidRPr="001409C7">
        <w:rPr>
          <w:lang w:val="vi-VN"/>
        </w:rPr>
        <w:t>compromise. Instead, we simply vote in secret ballot,</w:t>
      </w:r>
      <w:r w:rsidRPr="001409C7">
        <w:t xml:space="preserve"> </w:t>
      </w:r>
      <w:r w:rsidRPr="001409C7">
        <w:rPr>
          <w:lang w:val="vi-VN"/>
        </w:rPr>
        <w:t>marking the five singers of each round in their order</w:t>
      </w:r>
      <w:r w:rsidRPr="001409C7">
        <w:t xml:space="preserve"> </w:t>
      </w:r>
      <w:r w:rsidRPr="001409C7">
        <w:rPr>
          <w:lang w:val="vi-VN"/>
        </w:rPr>
        <w:t>of preference, one to five. The singer with the lowest</w:t>
      </w:r>
      <w:r w:rsidRPr="001409C7">
        <w:t xml:space="preserve"> </w:t>
      </w:r>
      <w:r w:rsidRPr="001409C7">
        <w:rPr>
          <w:lang w:val="vi-VN"/>
        </w:rPr>
        <w:t xml:space="preserve">mark wins. </w:t>
      </w:r>
      <w:r w:rsidRPr="001409C7">
        <w:rPr>
          <w:b/>
          <w:bCs/>
        </w:rPr>
        <w:t>(</w:t>
      </w:r>
      <w:r>
        <w:rPr>
          <w:b/>
          <w:bCs/>
        </w:rPr>
        <w:t>2</w:t>
      </w:r>
      <w:r w:rsidRPr="001409C7">
        <w:rPr>
          <w:b/>
          <w:bCs/>
        </w:rPr>
        <w:t>5) ________</w:t>
      </w:r>
      <w:r w:rsidRPr="001409C7">
        <w:t xml:space="preserve">. </w:t>
      </w:r>
      <w:r w:rsidRPr="001409C7">
        <w:rPr>
          <w:lang w:val="vi-VN"/>
        </w:rPr>
        <w:t>There's no debate, no horse-trading: each</w:t>
      </w:r>
      <w:r w:rsidRPr="001409C7">
        <w:t xml:space="preserve"> </w:t>
      </w:r>
      <w:r w:rsidRPr="001409C7">
        <w:rPr>
          <w:lang w:val="vi-VN"/>
        </w:rPr>
        <w:t>judge marks entirely subjectively, on his or her own</w:t>
      </w:r>
      <w:r w:rsidRPr="001409C7">
        <w:t xml:space="preserve"> </w:t>
      </w:r>
      <w:r w:rsidRPr="001409C7">
        <w:rPr>
          <w:lang w:val="vi-VN"/>
        </w:rPr>
        <w:t>standards. It works very well, and I think it is</w:t>
      </w:r>
      <w:r w:rsidRPr="001409C7">
        <w:t xml:space="preserve"> </w:t>
      </w:r>
      <w:r w:rsidRPr="001409C7">
        <w:rPr>
          <w:lang w:val="vi-VN"/>
        </w:rPr>
        <w:t>significant that we have never had a tie in the final.</w:t>
      </w:r>
    </w:p>
    <w:p w14:paraId="128C8628" w14:textId="77777777" w:rsidR="00816488" w:rsidRPr="001409C7" w:rsidRDefault="00816488" w:rsidP="00816488">
      <w:pPr>
        <w:ind w:right="28" w:firstLine="360"/>
        <w:jc w:val="both"/>
      </w:pPr>
      <w:r w:rsidRPr="001409C7">
        <w:rPr>
          <w:lang w:val="vi-VN"/>
        </w:rPr>
        <w:t>So much for the nitty-gritty.</w:t>
      </w:r>
      <w:r w:rsidRPr="001409C7">
        <w:t xml:space="preserve"> </w:t>
      </w:r>
      <w:r w:rsidRPr="001409C7">
        <w:rPr>
          <w:b/>
          <w:bCs/>
        </w:rPr>
        <w:t>(</w:t>
      </w:r>
      <w:r>
        <w:rPr>
          <w:b/>
          <w:bCs/>
        </w:rPr>
        <w:t>2</w:t>
      </w:r>
      <w:r w:rsidRPr="001409C7">
        <w:rPr>
          <w:b/>
          <w:bCs/>
        </w:rPr>
        <w:t>6) _______</w:t>
      </w:r>
      <w:r w:rsidRPr="001409C7">
        <w:rPr>
          <w:lang w:val="vi-VN"/>
        </w:rPr>
        <w:t>, as Freud</w:t>
      </w:r>
      <w:r w:rsidRPr="001409C7">
        <w:t xml:space="preserve"> </w:t>
      </w:r>
      <w:r w:rsidRPr="001409C7">
        <w:rPr>
          <w:lang w:val="vi-VN"/>
        </w:rPr>
        <w:t>puts it, 'the overall quality of the experience for the</w:t>
      </w:r>
      <w:r w:rsidRPr="001409C7">
        <w:t xml:space="preserve"> </w:t>
      </w:r>
      <w:r w:rsidRPr="001409C7">
        <w:rPr>
          <w:lang w:val="vi-VN"/>
        </w:rPr>
        <w:t>singers'. For their 18-minute spot, each contestant is</w:t>
      </w:r>
      <w:r w:rsidRPr="001409C7">
        <w:t xml:space="preserve"> </w:t>
      </w:r>
      <w:r w:rsidRPr="001409C7">
        <w:rPr>
          <w:lang w:val="vi-VN"/>
        </w:rPr>
        <w:t>given full orchestral rehearsal, as well as extensive</w:t>
      </w:r>
      <w:r w:rsidRPr="001409C7">
        <w:t xml:space="preserve"> </w:t>
      </w:r>
      <w:r w:rsidRPr="001409C7">
        <w:rPr>
          <w:lang w:val="vi-VN"/>
        </w:rPr>
        <w:t>one-to-one coaching. The pastoral care offered is</w:t>
      </w:r>
      <w:r w:rsidRPr="001409C7">
        <w:t xml:space="preserve"> </w:t>
      </w:r>
      <w:r w:rsidRPr="001409C7">
        <w:rPr>
          <w:lang w:val="vi-VN"/>
        </w:rPr>
        <w:t>quite extraordinary. The competition's administrator,</w:t>
      </w:r>
      <w:r w:rsidRPr="001409C7">
        <w:t xml:space="preserve"> </w:t>
      </w:r>
      <w:r w:rsidRPr="001409C7">
        <w:rPr>
          <w:lang w:val="vi-VN"/>
        </w:rPr>
        <w:t>Anna Williams, universally known as 'Mother', is</w:t>
      </w:r>
      <w:r w:rsidRPr="001409C7">
        <w:t xml:space="preserve"> </w:t>
      </w:r>
      <w:r w:rsidRPr="001409C7">
        <w:rPr>
          <w:lang w:val="vi-VN"/>
        </w:rPr>
        <w:t>ready to arrange everything from Korean and</w:t>
      </w:r>
      <w:r w:rsidRPr="001409C7">
        <w:t xml:space="preserve"> </w:t>
      </w:r>
      <w:r w:rsidRPr="001409C7">
        <w:rPr>
          <w:lang w:val="vi-VN"/>
        </w:rPr>
        <w:t>Lithuanian interpreters to ear, nose and throat</w:t>
      </w:r>
      <w:r w:rsidRPr="001409C7">
        <w:t xml:space="preserve"> </w:t>
      </w:r>
      <w:r w:rsidRPr="001409C7">
        <w:rPr>
          <w:lang w:val="vi-VN"/>
        </w:rPr>
        <w:t>specialists and ball-gown ironing.</w:t>
      </w:r>
      <w:r w:rsidRPr="001409C7">
        <w:t xml:space="preserve"> </w:t>
      </w:r>
      <w:r w:rsidRPr="001409C7">
        <w:rPr>
          <w:b/>
          <w:bCs/>
        </w:rPr>
        <w:t>(</w:t>
      </w:r>
      <w:r>
        <w:rPr>
          <w:b/>
          <w:bCs/>
        </w:rPr>
        <w:t>2</w:t>
      </w:r>
      <w:r w:rsidRPr="001409C7">
        <w:rPr>
          <w:b/>
          <w:bCs/>
        </w:rPr>
        <w:t>7) ________</w:t>
      </w:r>
      <w:r w:rsidRPr="001409C7">
        <w:t>.</w:t>
      </w:r>
    </w:p>
    <w:p w14:paraId="34035764" w14:textId="77777777" w:rsidR="00816488" w:rsidRPr="001409C7" w:rsidRDefault="00816488" w:rsidP="00816488">
      <w:pPr>
        <w:ind w:right="13"/>
        <w:jc w:val="right"/>
        <w:rPr>
          <w:i/>
          <w:iCs/>
          <w:lang w:val="vi-VN"/>
        </w:rPr>
      </w:pPr>
      <w:r w:rsidRPr="001409C7">
        <w:rPr>
          <w:i/>
          <w:iCs/>
        </w:rPr>
        <w:t>(</w:t>
      </w:r>
      <w:r w:rsidRPr="001409C7">
        <w:rPr>
          <w:i/>
          <w:iCs/>
          <w:lang w:val="vi-VN"/>
        </w:rPr>
        <w:t xml:space="preserve">Adapted from </w:t>
      </w:r>
      <w:r w:rsidRPr="001409C7">
        <w:rPr>
          <w:i/>
          <w:iCs/>
        </w:rPr>
        <w:t>CPE Practice Tests, Mark Harrison)</w:t>
      </w:r>
    </w:p>
    <w:p w14:paraId="6BBA35EA" w14:textId="5BB1E5B8" w:rsidR="00516B59" w:rsidRPr="00CE16D2" w:rsidRDefault="00516B59" w:rsidP="005E34D8">
      <w:pPr>
        <w:ind w:right="13"/>
        <w:jc w:val="both"/>
        <w:rPr>
          <w:b/>
          <w:bCs/>
          <w:lang w:val="vi-VN"/>
        </w:rPr>
      </w:pPr>
      <w:r w:rsidRPr="00CE16D2">
        <w:rPr>
          <w:b/>
          <w:bCs/>
          <w:lang w:val="vi-VN"/>
        </w:rPr>
        <w:t xml:space="preserve">Question </w:t>
      </w:r>
      <w:r w:rsidR="00A9630E">
        <w:rPr>
          <w:b/>
          <w:bCs/>
        </w:rPr>
        <w:t>2</w:t>
      </w:r>
      <w:r w:rsidR="00D24016" w:rsidRPr="00CE16D2">
        <w:rPr>
          <w:b/>
          <w:bCs/>
        </w:rPr>
        <w:t>3</w:t>
      </w:r>
      <w:r w:rsidRPr="00CE16D2">
        <w:rPr>
          <w:b/>
          <w:bCs/>
          <w:lang w:val="vi-VN"/>
        </w:rPr>
        <w:t>:</w:t>
      </w:r>
    </w:p>
    <w:p w14:paraId="61B3532F" w14:textId="49D154E7" w:rsidR="00516B59" w:rsidRPr="00CE16D2" w:rsidRDefault="00412A61" w:rsidP="005E34D8">
      <w:pPr>
        <w:ind w:left="709" w:right="13"/>
        <w:jc w:val="both"/>
      </w:pPr>
      <w:r w:rsidRPr="00CE16D2">
        <w:rPr>
          <w:b/>
          <w:bCs/>
          <w:lang w:val="vi-VN"/>
        </w:rPr>
        <w:t>A.</w:t>
      </w:r>
      <w:r w:rsidR="00516B59" w:rsidRPr="00CE16D2">
        <w:rPr>
          <w:lang w:val="vi-VN"/>
        </w:rPr>
        <w:t xml:space="preserve"> </w:t>
      </w:r>
      <w:r w:rsidR="00C978B9" w:rsidRPr="00CE16D2">
        <w:rPr>
          <w:lang w:val="vi-VN"/>
        </w:rPr>
        <w:t>contestants from every continent</w:t>
      </w:r>
      <w:r w:rsidR="00C978B9" w:rsidRPr="00CE16D2">
        <w:t xml:space="preserve"> ha</w:t>
      </w:r>
      <w:r w:rsidR="00866E1F" w:rsidRPr="00CE16D2">
        <w:t>ve</w:t>
      </w:r>
      <w:r w:rsidR="00C978B9" w:rsidRPr="00CE16D2">
        <w:t xml:space="preserve"> been attracted </w:t>
      </w:r>
      <w:r w:rsidR="00866E1F" w:rsidRPr="00CE16D2">
        <w:t>by</w:t>
      </w:r>
      <w:r w:rsidR="00C978B9" w:rsidRPr="00CE16D2">
        <w:t xml:space="preserve"> its </w:t>
      </w:r>
      <w:r w:rsidR="0040287E" w:rsidRPr="00CE16D2">
        <w:t>artistic integrated fairness</w:t>
      </w:r>
      <w:r w:rsidR="00866E1F" w:rsidRPr="00CE16D2">
        <w:t xml:space="preserve"> reputation</w:t>
      </w:r>
    </w:p>
    <w:p w14:paraId="378B119C" w14:textId="10A3D97C" w:rsidR="00516B59" w:rsidRPr="00CE16D2" w:rsidRDefault="00412A61" w:rsidP="005E34D8">
      <w:pPr>
        <w:ind w:left="709" w:right="13"/>
        <w:jc w:val="both"/>
      </w:pPr>
      <w:r w:rsidRPr="00CE16D2">
        <w:rPr>
          <w:b/>
          <w:bCs/>
          <w:lang w:val="vi-VN"/>
        </w:rPr>
        <w:t>B.</w:t>
      </w:r>
      <w:r w:rsidR="00516B59" w:rsidRPr="00CE16D2">
        <w:rPr>
          <w:lang w:val="vi-VN"/>
        </w:rPr>
        <w:t xml:space="preserve"> </w:t>
      </w:r>
      <w:r w:rsidR="00F01B49" w:rsidRPr="00CE16D2">
        <w:t xml:space="preserve">every continent has attracted contestants </w:t>
      </w:r>
      <w:r w:rsidR="008D3D96" w:rsidRPr="00CE16D2">
        <w:t xml:space="preserve">to its </w:t>
      </w:r>
      <w:r w:rsidR="008D3D96" w:rsidRPr="00CE16D2">
        <w:rPr>
          <w:lang w:val="vi-VN"/>
        </w:rPr>
        <w:t>fairness and artistic integrity</w:t>
      </w:r>
      <w:r w:rsidR="008D3D96" w:rsidRPr="00CE16D2">
        <w:t xml:space="preserve"> reputation</w:t>
      </w:r>
    </w:p>
    <w:p w14:paraId="6D2F57D9" w14:textId="3533AB51" w:rsidR="00516B59" w:rsidRPr="00CE16D2" w:rsidRDefault="00412A61" w:rsidP="005E34D8">
      <w:pPr>
        <w:ind w:left="709" w:right="13"/>
        <w:jc w:val="both"/>
        <w:rPr>
          <w:lang w:val="vi-VN"/>
        </w:rPr>
      </w:pPr>
      <w:r w:rsidRPr="00CE16D2">
        <w:rPr>
          <w:b/>
          <w:bCs/>
          <w:u w:val="single"/>
          <w:lang w:val="vi-VN"/>
        </w:rPr>
        <w:lastRenderedPageBreak/>
        <w:t>C.</w:t>
      </w:r>
      <w:r w:rsidR="00516B59" w:rsidRPr="00CE16D2">
        <w:rPr>
          <w:lang w:val="vi-VN"/>
        </w:rPr>
        <w:t xml:space="preserve"> </w:t>
      </w:r>
      <w:r w:rsidR="0004485A" w:rsidRPr="00CE16D2">
        <w:rPr>
          <w:lang w:val="vi-VN"/>
        </w:rPr>
        <w:t>its reputation for fairness and artistic integrity has attracted contestants from every continent</w:t>
      </w:r>
    </w:p>
    <w:p w14:paraId="4C4A194A" w14:textId="0E780A6D" w:rsidR="00516B59" w:rsidRPr="00CE16D2" w:rsidRDefault="00412A61" w:rsidP="005E34D8">
      <w:pPr>
        <w:ind w:left="709" w:right="13"/>
        <w:jc w:val="both"/>
      </w:pPr>
      <w:r w:rsidRPr="00CE16D2">
        <w:rPr>
          <w:b/>
          <w:bCs/>
          <w:lang w:val="vi-VN"/>
        </w:rPr>
        <w:t>D.</w:t>
      </w:r>
      <w:r w:rsidR="00516B59" w:rsidRPr="00CE16D2">
        <w:rPr>
          <w:lang w:val="vi-VN"/>
        </w:rPr>
        <w:t xml:space="preserve"> </w:t>
      </w:r>
      <w:r w:rsidR="00AA09AB" w:rsidRPr="00CE16D2">
        <w:t xml:space="preserve">the contestants’ </w:t>
      </w:r>
      <w:r w:rsidR="00AA09AB" w:rsidRPr="00CE16D2">
        <w:rPr>
          <w:lang w:val="vi-VN"/>
        </w:rPr>
        <w:t>fairness and artistic integrity</w:t>
      </w:r>
      <w:r w:rsidR="00AA09AB" w:rsidRPr="00CE16D2">
        <w:t xml:space="preserve"> reputation </w:t>
      </w:r>
      <w:r w:rsidR="000D3EE0" w:rsidRPr="00CE16D2">
        <w:t>from every continent has been attracted</w:t>
      </w:r>
    </w:p>
    <w:p w14:paraId="51B916A8" w14:textId="286B3672" w:rsidR="00516B59" w:rsidRPr="00CE16D2" w:rsidRDefault="00516B59" w:rsidP="005E34D8">
      <w:pPr>
        <w:ind w:right="13"/>
        <w:jc w:val="both"/>
        <w:rPr>
          <w:b/>
          <w:bCs/>
          <w:lang w:val="vi-VN"/>
        </w:rPr>
      </w:pPr>
      <w:r w:rsidRPr="00CE16D2">
        <w:rPr>
          <w:b/>
          <w:bCs/>
          <w:lang w:val="vi-VN"/>
        </w:rPr>
        <w:t xml:space="preserve">Question </w:t>
      </w:r>
      <w:r w:rsidR="00A9630E">
        <w:rPr>
          <w:b/>
          <w:bCs/>
        </w:rPr>
        <w:t>2</w:t>
      </w:r>
      <w:r w:rsidR="00D24016" w:rsidRPr="00CE16D2">
        <w:rPr>
          <w:b/>
          <w:bCs/>
        </w:rPr>
        <w:t>4</w:t>
      </w:r>
      <w:r w:rsidRPr="00CE16D2">
        <w:rPr>
          <w:b/>
          <w:bCs/>
          <w:lang w:val="vi-VN"/>
        </w:rPr>
        <w:t>:</w:t>
      </w:r>
    </w:p>
    <w:p w14:paraId="44A6FEA7" w14:textId="349645F5" w:rsidR="00516B59" w:rsidRPr="00CE16D2" w:rsidRDefault="00412A61" w:rsidP="005E34D8">
      <w:pPr>
        <w:ind w:left="709" w:right="13"/>
        <w:jc w:val="both"/>
        <w:rPr>
          <w:lang w:val="vi-VN"/>
        </w:rPr>
      </w:pPr>
      <w:r w:rsidRPr="00CE16D2">
        <w:rPr>
          <w:b/>
          <w:bCs/>
          <w:lang w:val="vi-VN"/>
        </w:rPr>
        <w:t>A.</w:t>
      </w:r>
      <w:r w:rsidR="00516B59" w:rsidRPr="00CE16D2">
        <w:rPr>
          <w:lang w:val="vi-VN"/>
        </w:rPr>
        <w:t xml:space="preserve"> </w:t>
      </w:r>
      <w:r w:rsidR="000D3EE0" w:rsidRPr="00CE16D2">
        <w:rPr>
          <w:lang w:val="vi-VN"/>
        </w:rPr>
        <w:t>a judging process t</w:t>
      </w:r>
      <w:proofErr w:type="spellStart"/>
      <w:r w:rsidR="000D3EE0" w:rsidRPr="00CE16D2">
        <w:t>hinking</w:t>
      </w:r>
      <w:proofErr w:type="spellEnd"/>
      <w:r w:rsidR="000D3EE0" w:rsidRPr="00CE16D2">
        <w:rPr>
          <w:lang w:val="vi-VN"/>
        </w:rPr>
        <w:t xml:space="preserve"> to be unique</w:t>
      </w:r>
    </w:p>
    <w:p w14:paraId="55841B6B" w14:textId="0CB46511" w:rsidR="00516B59" w:rsidRPr="00CE16D2" w:rsidRDefault="00412A61" w:rsidP="005E34D8">
      <w:pPr>
        <w:ind w:left="709" w:right="13"/>
        <w:jc w:val="both"/>
        <w:rPr>
          <w:lang w:val="vi-VN"/>
        </w:rPr>
      </w:pPr>
      <w:r w:rsidRPr="00CE16D2">
        <w:rPr>
          <w:b/>
          <w:bCs/>
          <w:u w:val="single"/>
          <w:lang w:val="vi-VN"/>
        </w:rPr>
        <w:t>B.</w:t>
      </w:r>
      <w:r w:rsidR="00516B59" w:rsidRPr="00CE16D2">
        <w:rPr>
          <w:lang w:val="vi-VN"/>
        </w:rPr>
        <w:t xml:space="preserve"> </w:t>
      </w:r>
      <w:r w:rsidR="000D3EE0" w:rsidRPr="00CE16D2">
        <w:rPr>
          <w:lang w:val="vi-VN"/>
        </w:rPr>
        <w:t>a judging process thought to be unique</w:t>
      </w:r>
    </w:p>
    <w:p w14:paraId="481CAE0A" w14:textId="24D4990E" w:rsidR="00516B59" w:rsidRPr="00CE16D2" w:rsidRDefault="00412A61" w:rsidP="005E34D8">
      <w:pPr>
        <w:ind w:left="709" w:right="13"/>
        <w:jc w:val="both"/>
      </w:pPr>
      <w:r w:rsidRPr="00CE16D2">
        <w:rPr>
          <w:b/>
          <w:bCs/>
          <w:lang w:val="vi-VN"/>
        </w:rPr>
        <w:t>C.</w:t>
      </w:r>
      <w:r w:rsidR="00516B59" w:rsidRPr="00CE16D2">
        <w:rPr>
          <w:lang w:val="vi-VN"/>
        </w:rPr>
        <w:t xml:space="preserve"> </w:t>
      </w:r>
      <w:r w:rsidR="000D3EE0" w:rsidRPr="00CE16D2">
        <w:rPr>
          <w:lang w:val="vi-VN"/>
        </w:rPr>
        <w:t xml:space="preserve">a judging process to be </w:t>
      </w:r>
      <w:r w:rsidR="000D3EE0" w:rsidRPr="00CE16D2">
        <w:t xml:space="preserve">a </w:t>
      </w:r>
      <w:r w:rsidR="000D3EE0" w:rsidRPr="00CE16D2">
        <w:rPr>
          <w:lang w:val="vi-VN"/>
        </w:rPr>
        <w:t>unique</w:t>
      </w:r>
      <w:r w:rsidR="000D3EE0" w:rsidRPr="00CE16D2">
        <w:t xml:space="preserve"> thought</w:t>
      </w:r>
    </w:p>
    <w:p w14:paraId="0F4D8B21" w14:textId="35490CF0" w:rsidR="00516B59" w:rsidRPr="00CE16D2" w:rsidRDefault="00412A61" w:rsidP="005E34D8">
      <w:pPr>
        <w:ind w:left="709" w:right="13"/>
        <w:jc w:val="both"/>
        <w:rPr>
          <w:lang w:val="vi-VN"/>
        </w:rPr>
      </w:pPr>
      <w:r w:rsidRPr="00CE16D2">
        <w:rPr>
          <w:b/>
          <w:bCs/>
          <w:lang w:val="vi-VN"/>
        </w:rPr>
        <w:t>D.</w:t>
      </w:r>
      <w:r w:rsidR="00516B59" w:rsidRPr="00CE16D2">
        <w:rPr>
          <w:lang w:val="vi-VN"/>
        </w:rPr>
        <w:t xml:space="preserve"> </w:t>
      </w:r>
      <w:r w:rsidR="000D3EE0" w:rsidRPr="00CE16D2">
        <w:t xml:space="preserve">thinking </w:t>
      </w:r>
      <w:r w:rsidR="000D3EE0" w:rsidRPr="00CE16D2">
        <w:rPr>
          <w:lang w:val="vi-VN"/>
        </w:rPr>
        <w:t>a judging process to be unique</w:t>
      </w:r>
    </w:p>
    <w:p w14:paraId="2CDF2E22" w14:textId="126AB493" w:rsidR="00516B59" w:rsidRPr="00CE16D2" w:rsidRDefault="00516B59" w:rsidP="005E34D8">
      <w:pPr>
        <w:ind w:right="13"/>
        <w:jc w:val="both"/>
        <w:rPr>
          <w:b/>
          <w:bCs/>
          <w:lang w:val="vi-VN"/>
        </w:rPr>
      </w:pPr>
      <w:r w:rsidRPr="00CE16D2">
        <w:rPr>
          <w:b/>
          <w:bCs/>
          <w:lang w:val="vi-VN"/>
        </w:rPr>
        <w:t xml:space="preserve">Question </w:t>
      </w:r>
      <w:r w:rsidR="00A9630E">
        <w:rPr>
          <w:b/>
          <w:bCs/>
        </w:rPr>
        <w:t>2</w:t>
      </w:r>
      <w:r w:rsidR="00D24016" w:rsidRPr="00CE16D2">
        <w:rPr>
          <w:b/>
          <w:bCs/>
        </w:rPr>
        <w:t>5</w:t>
      </w:r>
      <w:r w:rsidRPr="00CE16D2">
        <w:rPr>
          <w:b/>
          <w:bCs/>
          <w:lang w:val="vi-VN"/>
        </w:rPr>
        <w:t>:</w:t>
      </w:r>
    </w:p>
    <w:p w14:paraId="2B7F7610" w14:textId="0DA9AB13" w:rsidR="003A35B0" w:rsidRPr="00CE16D2" w:rsidRDefault="00412A61" w:rsidP="005E34D8">
      <w:pPr>
        <w:ind w:left="709" w:right="13"/>
        <w:jc w:val="both"/>
      </w:pPr>
      <w:r w:rsidRPr="00CE16D2">
        <w:rPr>
          <w:b/>
          <w:bCs/>
          <w:lang w:val="vi-VN"/>
        </w:rPr>
        <w:t>A.</w:t>
      </w:r>
      <w:r w:rsidR="00516B59" w:rsidRPr="00CE16D2">
        <w:rPr>
          <w:lang w:val="vi-VN"/>
        </w:rPr>
        <w:t xml:space="preserve"> </w:t>
      </w:r>
      <w:r w:rsidR="00A52EAA" w:rsidRPr="00CE16D2">
        <w:rPr>
          <w:lang w:val="vi-VN"/>
        </w:rPr>
        <w:t>Judges are instructed to consider only technical skill, leaving aside the expressive qualities or emotional impact of the performance</w:t>
      </w:r>
      <w:r w:rsidR="00516B59" w:rsidRPr="00CE16D2">
        <w:rPr>
          <w:lang w:val="vi-VN"/>
        </w:rPr>
        <w:tab/>
      </w:r>
      <w:r w:rsidR="00516B59" w:rsidRPr="00CE16D2">
        <w:rPr>
          <w:lang w:val="vi-VN"/>
        </w:rPr>
        <w:tab/>
      </w:r>
      <w:r w:rsidR="00516B59" w:rsidRPr="00CE16D2">
        <w:rPr>
          <w:lang w:val="vi-VN"/>
        </w:rPr>
        <w:tab/>
      </w:r>
      <w:r w:rsidR="00516B59" w:rsidRPr="00CE16D2">
        <w:rPr>
          <w:lang w:val="vi-VN"/>
        </w:rPr>
        <w:tab/>
      </w:r>
    </w:p>
    <w:p w14:paraId="08F98A39" w14:textId="3574D165" w:rsidR="00516B59" w:rsidRPr="00CE16D2" w:rsidRDefault="00412A61" w:rsidP="005E34D8">
      <w:pPr>
        <w:ind w:left="709" w:right="13"/>
        <w:jc w:val="both"/>
      </w:pPr>
      <w:r w:rsidRPr="00CE16D2">
        <w:rPr>
          <w:b/>
          <w:bCs/>
          <w:lang w:val="vi-VN"/>
        </w:rPr>
        <w:t>B.</w:t>
      </w:r>
      <w:r w:rsidR="00516B59" w:rsidRPr="00CE16D2">
        <w:rPr>
          <w:lang w:val="vi-VN"/>
        </w:rPr>
        <w:t xml:space="preserve"> </w:t>
      </w:r>
      <w:r w:rsidR="002F0686" w:rsidRPr="00CE16D2">
        <w:rPr>
          <w:lang w:val="vi-VN"/>
        </w:rPr>
        <w:t>Many participants travel from Europe, Asia, and the Americas, which makes the event feel very festive with an audience in attendance</w:t>
      </w:r>
    </w:p>
    <w:p w14:paraId="7AF9C6D7" w14:textId="2B2F8604" w:rsidR="003A35B0" w:rsidRPr="00CE16D2" w:rsidRDefault="00412A61" w:rsidP="005E34D8">
      <w:pPr>
        <w:ind w:left="709" w:right="13"/>
        <w:jc w:val="both"/>
      </w:pPr>
      <w:r w:rsidRPr="00CE16D2">
        <w:rPr>
          <w:b/>
          <w:bCs/>
          <w:u w:val="single"/>
          <w:lang w:val="vi-VN"/>
        </w:rPr>
        <w:t>C.</w:t>
      </w:r>
      <w:r w:rsidR="00516B59" w:rsidRPr="00CE16D2">
        <w:rPr>
          <w:lang w:val="vi-VN"/>
        </w:rPr>
        <w:t xml:space="preserve"> </w:t>
      </w:r>
      <w:r w:rsidR="003A35B0" w:rsidRPr="00CE16D2">
        <w:rPr>
          <w:lang w:val="vi-VN"/>
        </w:rPr>
        <w:t>This method ensures that each performance is assessed purely on merit, free from the influence of group dynamics or persuasive personalities</w:t>
      </w:r>
      <w:r w:rsidR="00516B59" w:rsidRPr="00CE16D2">
        <w:rPr>
          <w:lang w:val="vi-VN"/>
        </w:rPr>
        <w:tab/>
      </w:r>
      <w:r w:rsidR="00516B59" w:rsidRPr="00CE16D2">
        <w:rPr>
          <w:lang w:val="vi-VN"/>
        </w:rPr>
        <w:tab/>
      </w:r>
      <w:r w:rsidR="00516B59" w:rsidRPr="00CE16D2">
        <w:rPr>
          <w:lang w:val="vi-VN"/>
        </w:rPr>
        <w:tab/>
      </w:r>
      <w:r w:rsidR="00516B59" w:rsidRPr="00CE16D2">
        <w:rPr>
          <w:lang w:val="vi-VN"/>
        </w:rPr>
        <w:tab/>
      </w:r>
    </w:p>
    <w:p w14:paraId="68386533" w14:textId="71C445B2" w:rsidR="00516B59" w:rsidRPr="00CE16D2" w:rsidRDefault="00412A61" w:rsidP="005E34D8">
      <w:pPr>
        <w:ind w:left="709" w:right="13"/>
        <w:jc w:val="both"/>
        <w:rPr>
          <w:lang w:val="vi-VN"/>
        </w:rPr>
      </w:pPr>
      <w:r w:rsidRPr="00CE16D2">
        <w:rPr>
          <w:b/>
          <w:bCs/>
          <w:lang w:val="vi-VN"/>
        </w:rPr>
        <w:t>D.</w:t>
      </w:r>
      <w:r w:rsidR="00516B59" w:rsidRPr="00CE16D2">
        <w:rPr>
          <w:lang w:val="vi-VN"/>
        </w:rPr>
        <w:t xml:space="preserve"> </w:t>
      </w:r>
      <w:r w:rsidR="00A622CE" w:rsidRPr="00CE16D2">
        <w:rPr>
          <w:lang w:val="vi-VN"/>
        </w:rPr>
        <w:t xml:space="preserve">This procedure gives judges the freedom to impose their personal tastes and preferences on each contestant, </w:t>
      </w:r>
      <w:r w:rsidR="008B2772" w:rsidRPr="00CE16D2">
        <w:t>which</w:t>
      </w:r>
      <w:r w:rsidR="00A622CE" w:rsidRPr="00CE16D2">
        <w:rPr>
          <w:lang w:val="vi-VN"/>
        </w:rPr>
        <w:t xml:space="preserve"> </w:t>
      </w:r>
      <w:r w:rsidR="008B2772" w:rsidRPr="00CE16D2">
        <w:t xml:space="preserve">does not </w:t>
      </w:r>
      <w:r w:rsidR="00A622CE" w:rsidRPr="00CE16D2">
        <w:rPr>
          <w:lang w:val="vi-VN"/>
        </w:rPr>
        <w:t>contradict standard evaluation criteria</w:t>
      </w:r>
    </w:p>
    <w:p w14:paraId="568F5415" w14:textId="2830029C" w:rsidR="00516B59" w:rsidRPr="00CE16D2" w:rsidRDefault="00516B59" w:rsidP="005E34D8">
      <w:pPr>
        <w:ind w:right="13"/>
        <w:jc w:val="both"/>
        <w:rPr>
          <w:b/>
          <w:bCs/>
          <w:lang w:val="vi-VN"/>
        </w:rPr>
      </w:pPr>
      <w:r w:rsidRPr="00CE16D2">
        <w:rPr>
          <w:b/>
          <w:bCs/>
          <w:lang w:val="vi-VN"/>
        </w:rPr>
        <w:t xml:space="preserve">Question </w:t>
      </w:r>
      <w:r w:rsidR="00A9630E">
        <w:rPr>
          <w:b/>
          <w:bCs/>
        </w:rPr>
        <w:t>2</w:t>
      </w:r>
      <w:r w:rsidR="00D24016" w:rsidRPr="00CE16D2">
        <w:rPr>
          <w:b/>
          <w:bCs/>
        </w:rPr>
        <w:t>6</w:t>
      </w:r>
      <w:r w:rsidRPr="00CE16D2">
        <w:rPr>
          <w:b/>
          <w:bCs/>
          <w:lang w:val="vi-VN"/>
        </w:rPr>
        <w:t>:</w:t>
      </w:r>
    </w:p>
    <w:p w14:paraId="53997B73" w14:textId="528C2810" w:rsidR="00516B59" w:rsidRPr="00CE16D2" w:rsidRDefault="00412A61" w:rsidP="005E34D8">
      <w:pPr>
        <w:ind w:left="709" w:right="13"/>
        <w:jc w:val="both"/>
        <w:rPr>
          <w:lang w:val="vi-VN"/>
        </w:rPr>
      </w:pPr>
      <w:r w:rsidRPr="00CE16D2">
        <w:rPr>
          <w:b/>
          <w:bCs/>
          <w:u w:val="single"/>
          <w:lang w:val="vi-VN"/>
        </w:rPr>
        <w:t>A.</w:t>
      </w:r>
      <w:r w:rsidR="00516B59" w:rsidRPr="00CE16D2">
        <w:rPr>
          <w:lang w:val="vi-VN"/>
        </w:rPr>
        <w:t xml:space="preserve"> </w:t>
      </w:r>
      <w:r w:rsidR="00DA6E7F" w:rsidRPr="00CE16D2">
        <w:rPr>
          <w:lang w:val="vi-VN"/>
        </w:rPr>
        <w:t>What also distinguishes Cardiff Singer of the World is</w:t>
      </w:r>
    </w:p>
    <w:p w14:paraId="4221D21B" w14:textId="3EE478AB" w:rsidR="00516B59" w:rsidRPr="00CE16D2" w:rsidRDefault="00412A61" w:rsidP="005E34D8">
      <w:pPr>
        <w:ind w:left="709" w:right="13"/>
        <w:jc w:val="both"/>
        <w:rPr>
          <w:lang w:val="vi-VN"/>
        </w:rPr>
      </w:pPr>
      <w:r w:rsidRPr="00CE16D2">
        <w:rPr>
          <w:b/>
          <w:bCs/>
          <w:lang w:val="vi-VN"/>
        </w:rPr>
        <w:t>B.</w:t>
      </w:r>
      <w:r w:rsidR="00516B59" w:rsidRPr="00CE16D2">
        <w:rPr>
          <w:lang w:val="vi-VN"/>
        </w:rPr>
        <w:t xml:space="preserve"> </w:t>
      </w:r>
      <w:r w:rsidR="00DA6E7F" w:rsidRPr="00CE16D2">
        <w:t>T</w:t>
      </w:r>
      <w:r w:rsidR="00DA6E7F" w:rsidRPr="00CE16D2">
        <w:rPr>
          <w:lang w:val="vi-VN"/>
        </w:rPr>
        <w:t>hat also distinguishes Cardiff Singer of the World is</w:t>
      </w:r>
    </w:p>
    <w:p w14:paraId="26861BCB" w14:textId="65DDD0D5" w:rsidR="00516B59" w:rsidRPr="00CE16D2" w:rsidRDefault="00412A61" w:rsidP="005E34D8">
      <w:pPr>
        <w:ind w:left="709" w:right="13"/>
        <w:jc w:val="both"/>
      </w:pPr>
      <w:r w:rsidRPr="00CE16D2">
        <w:rPr>
          <w:b/>
          <w:bCs/>
          <w:lang w:val="vi-VN"/>
        </w:rPr>
        <w:t>C.</w:t>
      </w:r>
      <w:r w:rsidR="00516B59" w:rsidRPr="00CE16D2">
        <w:rPr>
          <w:lang w:val="vi-VN"/>
        </w:rPr>
        <w:t xml:space="preserve"> </w:t>
      </w:r>
      <w:r w:rsidR="00DA6E7F" w:rsidRPr="00CE16D2">
        <w:t>That</w:t>
      </w:r>
      <w:r w:rsidR="00DA6E7F" w:rsidRPr="00CE16D2">
        <w:rPr>
          <w:lang w:val="vi-VN"/>
        </w:rPr>
        <w:t xml:space="preserve"> also distinguishes Cardiff Singer of the World</w:t>
      </w:r>
    </w:p>
    <w:p w14:paraId="01E50741" w14:textId="11477E1B" w:rsidR="00516B59" w:rsidRPr="00CE16D2" w:rsidRDefault="00412A61" w:rsidP="005E34D8">
      <w:pPr>
        <w:ind w:left="709" w:right="13"/>
        <w:jc w:val="both"/>
      </w:pPr>
      <w:r w:rsidRPr="00CE16D2">
        <w:rPr>
          <w:b/>
          <w:bCs/>
          <w:lang w:val="vi-VN"/>
        </w:rPr>
        <w:t>D.</w:t>
      </w:r>
      <w:r w:rsidR="00516B59" w:rsidRPr="00CE16D2">
        <w:rPr>
          <w:lang w:val="vi-VN"/>
        </w:rPr>
        <w:t xml:space="preserve"> </w:t>
      </w:r>
      <w:r w:rsidR="00DA6E7F" w:rsidRPr="00CE16D2">
        <w:t>A</w:t>
      </w:r>
      <w:r w:rsidR="00DA6E7F" w:rsidRPr="00CE16D2">
        <w:rPr>
          <w:lang w:val="vi-VN"/>
        </w:rPr>
        <w:t>lso distinguish</w:t>
      </w:r>
      <w:proofErr w:type="spellStart"/>
      <w:r w:rsidR="00DA6E7F" w:rsidRPr="00CE16D2">
        <w:t>ing</w:t>
      </w:r>
      <w:proofErr w:type="spellEnd"/>
      <w:r w:rsidR="00DA6E7F" w:rsidRPr="00CE16D2">
        <w:rPr>
          <w:lang w:val="vi-VN"/>
        </w:rPr>
        <w:t xml:space="preserve"> Cardiff Singer of the World is</w:t>
      </w:r>
      <w:r w:rsidR="00DA6E7F" w:rsidRPr="00CE16D2">
        <w:t xml:space="preserve"> that</w:t>
      </w:r>
    </w:p>
    <w:p w14:paraId="4A53E72F" w14:textId="5159A211" w:rsidR="00516B59" w:rsidRPr="00CE16D2" w:rsidRDefault="00516B59" w:rsidP="005E34D8">
      <w:pPr>
        <w:ind w:right="13"/>
        <w:jc w:val="both"/>
        <w:rPr>
          <w:b/>
          <w:bCs/>
          <w:lang w:val="vi-VN"/>
        </w:rPr>
      </w:pPr>
      <w:r w:rsidRPr="00CE16D2">
        <w:rPr>
          <w:b/>
          <w:bCs/>
          <w:lang w:val="vi-VN"/>
        </w:rPr>
        <w:t xml:space="preserve">Question </w:t>
      </w:r>
      <w:r w:rsidR="00A9630E">
        <w:rPr>
          <w:b/>
          <w:bCs/>
        </w:rPr>
        <w:t>2</w:t>
      </w:r>
      <w:r w:rsidR="00D24016" w:rsidRPr="00CE16D2">
        <w:rPr>
          <w:b/>
          <w:bCs/>
        </w:rPr>
        <w:t>7</w:t>
      </w:r>
      <w:r w:rsidRPr="00CE16D2">
        <w:rPr>
          <w:b/>
          <w:bCs/>
          <w:lang w:val="vi-VN"/>
        </w:rPr>
        <w:t>:</w:t>
      </w:r>
    </w:p>
    <w:p w14:paraId="36950F2A" w14:textId="13794501" w:rsidR="00FA06C2" w:rsidRPr="00CE16D2" w:rsidRDefault="00412A61" w:rsidP="005E34D8">
      <w:pPr>
        <w:ind w:left="709" w:right="13"/>
        <w:jc w:val="both"/>
      </w:pPr>
      <w:r w:rsidRPr="00CE16D2">
        <w:rPr>
          <w:b/>
          <w:bCs/>
          <w:lang w:val="vi-VN"/>
        </w:rPr>
        <w:t>A.</w:t>
      </w:r>
      <w:r w:rsidR="00516B59" w:rsidRPr="00CE16D2">
        <w:rPr>
          <w:lang w:val="vi-VN"/>
        </w:rPr>
        <w:t xml:space="preserve"> </w:t>
      </w:r>
      <w:r w:rsidR="00FA06C2" w:rsidRPr="00CE16D2">
        <w:rPr>
          <w:lang w:val="vi-VN"/>
        </w:rPr>
        <w:t xml:space="preserve">Such thoughtful attention, </w:t>
      </w:r>
      <w:r w:rsidR="00FA06C2" w:rsidRPr="00CE16D2">
        <w:t>however</w:t>
      </w:r>
      <w:r w:rsidR="00FA06C2" w:rsidRPr="00CE16D2">
        <w:rPr>
          <w:lang w:val="vi-VN"/>
        </w:rPr>
        <w:t>, not only eases the singers’ nerves but also fosters a sense of belonging that many describe as the heart of Cardiff’s enduring charm</w:t>
      </w:r>
    </w:p>
    <w:p w14:paraId="0FD8D41D" w14:textId="2E58FB54" w:rsidR="00516B59" w:rsidRPr="00CE16D2" w:rsidRDefault="00412A61" w:rsidP="005E34D8">
      <w:pPr>
        <w:ind w:left="709" w:right="13"/>
        <w:jc w:val="both"/>
      </w:pPr>
      <w:r w:rsidRPr="00CE16D2">
        <w:rPr>
          <w:b/>
          <w:bCs/>
          <w:lang w:val="vi-VN"/>
        </w:rPr>
        <w:t>B.</w:t>
      </w:r>
      <w:r w:rsidR="00516B59" w:rsidRPr="00CE16D2">
        <w:rPr>
          <w:lang w:val="vi-VN"/>
        </w:rPr>
        <w:t xml:space="preserve"> </w:t>
      </w:r>
      <w:r w:rsidR="00FA06C2" w:rsidRPr="00CE16D2">
        <w:rPr>
          <w:lang w:val="vi-VN"/>
        </w:rPr>
        <w:t xml:space="preserve">Such thoughtful attention, </w:t>
      </w:r>
      <w:r w:rsidR="005A2498" w:rsidRPr="00CE16D2">
        <w:t>furthermore</w:t>
      </w:r>
      <w:r w:rsidR="00FA06C2" w:rsidRPr="00CE16D2">
        <w:rPr>
          <w:lang w:val="vi-VN"/>
        </w:rPr>
        <w:t>, not only eases the singers’ nerves but also fosters a sense of belonging that many describe as the heart of Cardiff’s enduring charm</w:t>
      </w:r>
    </w:p>
    <w:p w14:paraId="60094F7A" w14:textId="26AE8655" w:rsidR="00FA06C2" w:rsidRPr="00CE16D2" w:rsidRDefault="00412A61" w:rsidP="005E34D8">
      <w:pPr>
        <w:ind w:left="709" w:right="13"/>
        <w:jc w:val="both"/>
      </w:pPr>
      <w:r w:rsidRPr="00CE16D2">
        <w:rPr>
          <w:b/>
          <w:bCs/>
          <w:lang w:val="vi-VN"/>
        </w:rPr>
        <w:t>C.</w:t>
      </w:r>
      <w:r w:rsidR="00516B59" w:rsidRPr="00CE16D2">
        <w:rPr>
          <w:lang w:val="vi-VN"/>
        </w:rPr>
        <w:t xml:space="preserve"> </w:t>
      </w:r>
      <w:r w:rsidR="00FA06C2" w:rsidRPr="00CE16D2">
        <w:rPr>
          <w:lang w:val="vi-VN"/>
        </w:rPr>
        <w:t xml:space="preserve">Such thoughtful attention, </w:t>
      </w:r>
      <w:r w:rsidR="00274DF9" w:rsidRPr="00CE16D2">
        <w:t>to be specific</w:t>
      </w:r>
      <w:r w:rsidR="00FA06C2" w:rsidRPr="00CE16D2">
        <w:rPr>
          <w:lang w:val="vi-VN"/>
        </w:rPr>
        <w:t>, not only eases the singers’ nerves but also fosters a sense of belonging that many describe as the heart of Cardiff’s enduring charm</w:t>
      </w:r>
      <w:r w:rsidR="00516B59" w:rsidRPr="00CE16D2">
        <w:rPr>
          <w:lang w:val="vi-VN"/>
        </w:rPr>
        <w:tab/>
      </w:r>
      <w:r w:rsidR="00516B59" w:rsidRPr="00CE16D2">
        <w:rPr>
          <w:lang w:val="vi-VN"/>
        </w:rPr>
        <w:tab/>
      </w:r>
    </w:p>
    <w:p w14:paraId="0C4E2572" w14:textId="106422EE" w:rsidR="00516B59" w:rsidRPr="00CE16D2" w:rsidRDefault="00412A61" w:rsidP="005E34D8">
      <w:pPr>
        <w:ind w:left="709" w:right="13"/>
        <w:jc w:val="both"/>
        <w:rPr>
          <w:lang w:val="vi-VN"/>
        </w:rPr>
      </w:pPr>
      <w:r w:rsidRPr="00CE16D2">
        <w:rPr>
          <w:b/>
          <w:bCs/>
          <w:u w:val="single"/>
          <w:lang w:val="vi-VN"/>
        </w:rPr>
        <w:t>D.</w:t>
      </w:r>
      <w:r w:rsidR="00516B59" w:rsidRPr="00CE16D2">
        <w:rPr>
          <w:lang w:val="vi-VN"/>
        </w:rPr>
        <w:t xml:space="preserve"> </w:t>
      </w:r>
      <w:r w:rsidR="00FA06C2" w:rsidRPr="00CE16D2">
        <w:t>Such thoughtful attention, therefore, not only eases the singers’ nerves but also fosters a sense of belonging that many describe as the heart of Cardiff’s enduring charm</w:t>
      </w:r>
    </w:p>
    <w:p w14:paraId="30E0E07E" w14:textId="77777777" w:rsidR="00C53D2D" w:rsidRDefault="00C53D2D" w:rsidP="005E34D8">
      <w:pPr>
        <w:rPr>
          <w:b/>
          <w:bCs/>
        </w:rPr>
      </w:pPr>
    </w:p>
    <w:p w14:paraId="41276FEB" w14:textId="4435C391" w:rsidR="00563234" w:rsidRPr="00CE16D2" w:rsidRDefault="00563234" w:rsidP="005E34D8">
      <w:pPr>
        <w:rPr>
          <w:b/>
          <w:bCs/>
        </w:rPr>
      </w:pPr>
      <w:r w:rsidRPr="00CE16D2">
        <w:rPr>
          <w:b/>
          <w:bCs/>
        </w:rPr>
        <w:t>Read the following passage and mark the letter A, B, C, or D on your answer sheet to indicate the best answer to each of the following questions</w:t>
      </w:r>
      <w:r w:rsidR="00C53D2D">
        <w:rPr>
          <w:b/>
          <w:bCs/>
        </w:rPr>
        <w:t>.</w:t>
      </w:r>
    </w:p>
    <w:p w14:paraId="7B3D4CC8" w14:textId="77777777" w:rsidR="00C64377" w:rsidRPr="00CE16D2" w:rsidRDefault="00C64377" w:rsidP="005E34D8">
      <w:pPr>
        <w:jc w:val="center"/>
        <w:rPr>
          <w:b/>
          <w:bCs/>
        </w:rPr>
      </w:pPr>
      <w:r w:rsidRPr="00CE16D2">
        <w:rPr>
          <w:b/>
          <w:bCs/>
        </w:rPr>
        <w:t>Urbanization, Housing Costs, and the Emergence of Food-Stream Contracts</w:t>
      </w:r>
    </w:p>
    <w:p w14:paraId="79B791B5" w14:textId="77777777" w:rsidR="00C64377" w:rsidRPr="00CE16D2" w:rsidRDefault="00C64377" w:rsidP="005E34D8">
      <w:pPr>
        <w:ind w:firstLine="360"/>
        <w:jc w:val="both"/>
        <w:rPr>
          <w:lang w:eastAsia="ko-KR"/>
        </w:rPr>
      </w:pPr>
      <w:r w:rsidRPr="00CE16D2">
        <w:rPr>
          <w:lang w:eastAsia="ko-KR"/>
        </w:rPr>
        <w:t>Urbanization has accelerated to the point where more people now live in cities than in the countryside, and this trend shows no sign of slowing. While urban areas offer economic opportunities and cultural vibrancy, they are also becoming prohibitively expensive. At different times, Tokyo and Moscow have topped global cost-of-living rankings. As cities grow denser and demand for basic goods surges, even everyday items can become symbols of economic strain. In 2014, Luanda - Angola’s capital gained notoriety when housing prices skyrocketed and even locally grown mangoes cost $5 per kilogram.</w:t>
      </w:r>
    </w:p>
    <w:p w14:paraId="125DD31A" w14:textId="720907E5" w:rsidR="00C64377" w:rsidRPr="00CE16D2" w:rsidRDefault="00C64377" w:rsidP="005E34D8">
      <w:pPr>
        <w:ind w:firstLine="360"/>
        <w:jc w:val="both"/>
        <w:rPr>
          <w:lang w:eastAsia="ko-KR"/>
        </w:rPr>
      </w:pPr>
      <w:r w:rsidRPr="00CE16D2">
        <w:rPr>
          <w:lang w:eastAsia="ko-KR"/>
        </w:rPr>
        <w:t>In response to such pressures, some economists have suggested an unconventional idea: food-stream contracts. These arrangements guarantee lifetime access to a fixed quantity of a commodity, such as weekly deliveries of beef. The system mirrors home ownership because it provides a perpetual claim to a scarce goo</w:t>
      </w:r>
      <w:r w:rsidR="00350B7F" w:rsidRPr="00CE16D2">
        <w:rPr>
          <w:lang w:eastAsia="ko-KR"/>
        </w:rPr>
        <w:t>d.</w:t>
      </w:r>
      <w:r w:rsidRPr="00CE16D2">
        <w:rPr>
          <w:lang w:eastAsia="ko-KR"/>
        </w:rPr>
        <w:t xml:space="preserve"> Like mortgages, contracts may require loans, and they can be resold at market value. However, they also carry risks: during crises such as disease outbreaks, holders could face significant losses.</w:t>
      </w:r>
    </w:p>
    <w:p w14:paraId="34785A26" w14:textId="248F76B4" w:rsidR="00C64377" w:rsidRPr="00CE16D2" w:rsidRDefault="00C64377" w:rsidP="005E34D8">
      <w:pPr>
        <w:ind w:firstLine="360"/>
        <w:jc w:val="both"/>
        <w:rPr>
          <w:lang w:eastAsia="ko-KR"/>
        </w:rPr>
      </w:pPr>
      <w:r w:rsidRPr="00CE16D2">
        <w:rPr>
          <w:lang w:eastAsia="ko-KR"/>
        </w:rPr>
        <w:t>This market-driven potential means governments might be forced to intervene - or deliberately allow the market to function unchecke</w:t>
      </w:r>
      <w:r w:rsidR="00350B7F" w:rsidRPr="00CE16D2">
        <w:rPr>
          <w:lang w:eastAsia="ko-KR"/>
        </w:rPr>
        <w:t xml:space="preserve">d. </w:t>
      </w:r>
      <w:r w:rsidRPr="00CE16D2">
        <w:rPr>
          <w:lang w:eastAsia="ko-KR"/>
        </w:rPr>
        <w:t>Some contract owners could even support restrictions on production in order to maintain or increase the value of</w:t>
      </w:r>
      <w:r w:rsidRPr="00CE16D2">
        <w:rPr>
          <w:bCs/>
          <w:lang w:eastAsia="ko-KR"/>
        </w:rPr>
        <w:t xml:space="preserve"> </w:t>
      </w:r>
      <w:r w:rsidRPr="00CE16D2">
        <w:rPr>
          <w:b/>
          <w:u w:val="single"/>
          <w:lang w:eastAsia="ko-KR"/>
        </w:rPr>
        <w:t>their</w:t>
      </w:r>
      <w:r w:rsidRPr="00CE16D2">
        <w:rPr>
          <w:lang w:eastAsia="ko-KR"/>
        </w:rPr>
        <w:t xml:space="preserve"> holdings. In societies where housing is unaffordable and markets highly </w:t>
      </w:r>
      <w:r w:rsidRPr="00CE16D2">
        <w:rPr>
          <w:b/>
          <w:u w:val="single"/>
          <w:lang w:eastAsia="ko-KR"/>
        </w:rPr>
        <w:t>volatile</w:t>
      </w:r>
      <w:r w:rsidRPr="00CE16D2">
        <w:rPr>
          <w:lang w:eastAsia="ko-KR"/>
        </w:rPr>
        <w:t>, such contracts may emerge as alternative investment vehicles for both the middle class and political elites. This shift reflects a growing tendency to financialize everyday necessities, turning basic needs into speculative assets.</w:t>
      </w:r>
    </w:p>
    <w:p w14:paraId="08272525" w14:textId="77777777" w:rsidR="00C64377" w:rsidRPr="00CE16D2" w:rsidRDefault="00C64377" w:rsidP="005E34D8">
      <w:pPr>
        <w:ind w:firstLine="360"/>
        <w:jc w:val="both"/>
        <w:rPr>
          <w:lang w:eastAsia="ko-KR"/>
        </w:rPr>
      </w:pPr>
      <w:r w:rsidRPr="00CE16D2">
        <w:rPr>
          <w:lang w:eastAsia="ko-KR"/>
        </w:rPr>
        <w:t xml:space="preserve">Yet the housing market itself reveals deeper challenges. Home ownership promises stability and freedom to customize, but renting is often viewed as </w:t>
      </w:r>
      <w:r w:rsidRPr="00CE16D2">
        <w:rPr>
          <w:b/>
          <w:u w:val="single"/>
          <w:lang w:eastAsia="ko-KR"/>
        </w:rPr>
        <w:t>preferable</w:t>
      </w:r>
      <w:r w:rsidRPr="00CE16D2">
        <w:rPr>
          <w:lang w:eastAsia="ko-KR"/>
        </w:rPr>
        <w:t xml:space="preserve"> because it restrains property prices and frees capital for more productive sectors. </w:t>
      </w:r>
      <w:r w:rsidRPr="00CE16D2">
        <w:rPr>
          <w:b/>
          <w:u w:val="single"/>
          <w:lang w:eastAsia="ko-KR"/>
        </w:rPr>
        <w:t xml:space="preserve">Economists Chang-Tai Hsieh and Enrico Moretti have </w:t>
      </w:r>
      <w:r w:rsidRPr="00CE16D2">
        <w:rPr>
          <w:b/>
          <w:u w:val="single"/>
          <w:lang w:eastAsia="ko-KR"/>
        </w:rPr>
        <w:lastRenderedPageBreak/>
        <w:t>estimated that between 1999 and 2009, U.S. output was 13% lower than its potential because high housing costs diverted income away from local businesses and job creation.</w:t>
      </w:r>
      <w:r w:rsidRPr="00CE16D2">
        <w:rPr>
          <w:lang w:eastAsia="ko-KR"/>
        </w:rPr>
        <w:t xml:space="preserve"> </w:t>
      </w:r>
    </w:p>
    <w:p w14:paraId="60C8BEE7" w14:textId="2FB43432" w:rsidR="00C64377" w:rsidRPr="00CE16D2" w:rsidRDefault="00C64377" w:rsidP="005E34D8">
      <w:pPr>
        <w:ind w:firstLine="360"/>
        <w:jc w:val="both"/>
        <w:rPr>
          <w:lang w:eastAsia="ko-KR"/>
        </w:rPr>
      </w:pPr>
      <w:r w:rsidRPr="00CE16D2">
        <w:rPr>
          <w:lang w:eastAsia="ko-KR"/>
        </w:rPr>
        <w:t>Therefore, next time you toss a steak on the barbecue, ponder whether we should treat food in the same way we treat housing, or whether we should treat housing as we do foo</w:t>
      </w:r>
      <w:r w:rsidR="00350B7F" w:rsidRPr="00CE16D2">
        <w:rPr>
          <w:lang w:eastAsia="ko-KR"/>
        </w:rPr>
        <w:t>d.</w:t>
      </w:r>
    </w:p>
    <w:p w14:paraId="1050822E" w14:textId="7D02E41E" w:rsidR="00C64377" w:rsidRPr="00CE16D2" w:rsidRDefault="00C64377" w:rsidP="005E34D8">
      <w:pPr>
        <w:jc w:val="both"/>
      </w:pPr>
      <w:r w:rsidRPr="00CE16D2">
        <w:rPr>
          <w:b/>
          <w:bCs/>
        </w:rPr>
        <w:t xml:space="preserve">Question </w:t>
      </w:r>
      <w:r w:rsidR="00A9630E">
        <w:rPr>
          <w:b/>
          <w:bCs/>
        </w:rPr>
        <w:t>2</w:t>
      </w:r>
      <w:r w:rsidRPr="00CE16D2">
        <w:rPr>
          <w:b/>
          <w:bCs/>
        </w:rPr>
        <w:t>8.</w:t>
      </w:r>
      <w:r w:rsidRPr="00CE16D2">
        <w:t xml:space="preserve"> The word </w:t>
      </w:r>
      <w:r w:rsidRPr="00CE16D2">
        <w:rPr>
          <w:rStyle w:val="Strong"/>
          <w:rFonts w:hint="default"/>
        </w:rPr>
        <w:t>“volatile”</w:t>
      </w:r>
      <w:r w:rsidRPr="00CE16D2">
        <w:t xml:space="preserve"> in paragraph 3 is closest in meaning to ______.</w:t>
      </w:r>
    </w:p>
    <w:p w14:paraId="7B9EE584" w14:textId="5D9C5B07" w:rsidR="00C64377" w:rsidRPr="00CE16D2" w:rsidRDefault="00412A61" w:rsidP="005E34D8">
      <w:pPr>
        <w:ind w:firstLine="720"/>
        <w:jc w:val="both"/>
      </w:pPr>
      <w:r w:rsidRPr="00CE16D2">
        <w:rPr>
          <w:b/>
          <w:bCs/>
          <w:u w:val="single"/>
        </w:rPr>
        <w:t>A.</w:t>
      </w:r>
      <w:r w:rsidR="00C64377" w:rsidRPr="00CE16D2">
        <w:t xml:space="preserve"> unstable</w:t>
      </w:r>
      <w:r w:rsidR="00C64377" w:rsidRPr="00CE16D2">
        <w:tab/>
      </w:r>
      <w:r w:rsidR="00C64377" w:rsidRPr="00CE16D2">
        <w:tab/>
      </w:r>
      <w:r w:rsidRPr="00CE16D2">
        <w:rPr>
          <w:b/>
          <w:bCs/>
        </w:rPr>
        <w:t>B.</w:t>
      </w:r>
      <w:r w:rsidR="00C64377" w:rsidRPr="00CE16D2">
        <w:t xml:space="preserve"> fiery</w:t>
      </w:r>
      <w:r w:rsidR="00C64377" w:rsidRPr="00CE16D2">
        <w:tab/>
      </w:r>
      <w:r w:rsidR="00C64377" w:rsidRPr="00CE16D2">
        <w:tab/>
      </w:r>
      <w:r w:rsidR="000964DB" w:rsidRPr="00CE16D2">
        <w:tab/>
      </w:r>
      <w:r w:rsidRPr="00CE16D2">
        <w:rPr>
          <w:b/>
          <w:bCs/>
        </w:rPr>
        <w:t>C.</w:t>
      </w:r>
      <w:r w:rsidR="00C64377" w:rsidRPr="00CE16D2">
        <w:rPr>
          <w:b/>
          <w:bCs/>
        </w:rPr>
        <w:t xml:space="preserve"> </w:t>
      </w:r>
      <w:r w:rsidR="00C64377" w:rsidRPr="00CE16D2">
        <w:t>steady</w:t>
      </w:r>
      <w:r w:rsidR="00C64377" w:rsidRPr="00CE16D2">
        <w:tab/>
      </w:r>
      <w:r w:rsidR="00C64377" w:rsidRPr="00CE16D2">
        <w:tab/>
      </w:r>
      <w:r w:rsidR="00C64377" w:rsidRPr="00CE16D2">
        <w:tab/>
      </w:r>
      <w:r w:rsidRPr="00CE16D2">
        <w:rPr>
          <w:b/>
          <w:bCs/>
        </w:rPr>
        <w:t>D.</w:t>
      </w:r>
      <w:r w:rsidR="00C64377" w:rsidRPr="00CE16D2">
        <w:t xml:space="preserve"> explosive</w:t>
      </w:r>
    </w:p>
    <w:p w14:paraId="19D7EBBF" w14:textId="6E6063E1" w:rsidR="00C64377" w:rsidRPr="00CE16D2" w:rsidRDefault="00C64377" w:rsidP="005E34D8">
      <w:pPr>
        <w:jc w:val="both"/>
      </w:pPr>
      <w:r w:rsidRPr="00CE16D2">
        <w:rPr>
          <w:b/>
          <w:bCs/>
        </w:rPr>
        <w:t xml:space="preserve">Question </w:t>
      </w:r>
      <w:r w:rsidR="00A9630E">
        <w:rPr>
          <w:b/>
          <w:bCs/>
        </w:rPr>
        <w:t>2</w:t>
      </w:r>
      <w:r w:rsidRPr="00CE16D2">
        <w:rPr>
          <w:b/>
          <w:bCs/>
        </w:rPr>
        <w:t>9.</w:t>
      </w:r>
      <w:r w:rsidRPr="00CE16D2">
        <w:t xml:space="preserve"> Which of the following is NOT mentioned in the passage as a factor linked to high urban living costs?</w:t>
      </w:r>
    </w:p>
    <w:p w14:paraId="0B7BBC5B" w14:textId="417862D4" w:rsidR="00C64377" w:rsidRPr="00CE16D2" w:rsidRDefault="00412A61" w:rsidP="005E34D8">
      <w:pPr>
        <w:ind w:left="720"/>
        <w:jc w:val="both"/>
      </w:pPr>
      <w:r w:rsidRPr="00CE16D2">
        <w:rPr>
          <w:b/>
          <w:bCs/>
        </w:rPr>
        <w:t>A.</w:t>
      </w:r>
      <w:r w:rsidR="00C64377" w:rsidRPr="00CE16D2">
        <w:t xml:space="preserve"> Surging real estate and housing prices in major cities</w:t>
      </w:r>
    </w:p>
    <w:p w14:paraId="24F5AADA" w14:textId="368B14F1" w:rsidR="00C64377" w:rsidRPr="00CE16D2" w:rsidRDefault="00412A61" w:rsidP="005E34D8">
      <w:pPr>
        <w:ind w:left="720"/>
        <w:jc w:val="both"/>
      </w:pPr>
      <w:r w:rsidRPr="00CE16D2">
        <w:rPr>
          <w:b/>
          <w:bCs/>
        </w:rPr>
        <w:t>B.</w:t>
      </w:r>
      <w:r w:rsidR="00C64377" w:rsidRPr="00CE16D2">
        <w:t xml:space="preserve"> Locally produced food items becoming unaffordable</w:t>
      </w:r>
    </w:p>
    <w:p w14:paraId="7FA84515" w14:textId="14BE627C" w:rsidR="00C64377" w:rsidRPr="00CE16D2" w:rsidRDefault="00412A61" w:rsidP="005E34D8">
      <w:pPr>
        <w:ind w:left="720"/>
        <w:jc w:val="both"/>
      </w:pPr>
      <w:r w:rsidRPr="00CE16D2">
        <w:rPr>
          <w:b/>
          <w:bCs/>
          <w:u w:val="single"/>
        </w:rPr>
        <w:t>C.</w:t>
      </w:r>
      <w:r w:rsidR="00C64377" w:rsidRPr="00CE16D2">
        <w:t xml:space="preserve"> Increased expenses for daily commuting and transport</w:t>
      </w:r>
    </w:p>
    <w:p w14:paraId="756F394D" w14:textId="36758EED" w:rsidR="00C64377" w:rsidRPr="00CE16D2" w:rsidRDefault="00412A61" w:rsidP="005E34D8">
      <w:pPr>
        <w:ind w:left="720"/>
        <w:jc w:val="both"/>
      </w:pPr>
      <w:r w:rsidRPr="00CE16D2">
        <w:rPr>
          <w:b/>
          <w:bCs/>
        </w:rPr>
        <w:t>D.</w:t>
      </w:r>
      <w:r w:rsidR="00C64377" w:rsidRPr="00CE16D2">
        <w:t xml:space="preserve"> Basic goods such as fruit being sold at unusually high prices </w:t>
      </w:r>
    </w:p>
    <w:p w14:paraId="46F636C8" w14:textId="1982AC06" w:rsidR="00C64377" w:rsidRPr="00CE16D2" w:rsidRDefault="00C64377" w:rsidP="005E34D8">
      <w:pPr>
        <w:jc w:val="both"/>
        <w:rPr>
          <w:b/>
          <w:bCs/>
        </w:rPr>
      </w:pPr>
      <w:r w:rsidRPr="00CE16D2">
        <w:rPr>
          <w:b/>
          <w:bCs/>
        </w:rPr>
        <w:t xml:space="preserve">Question </w:t>
      </w:r>
      <w:r w:rsidR="00A9630E">
        <w:rPr>
          <w:b/>
          <w:bCs/>
        </w:rPr>
        <w:t>3</w:t>
      </w:r>
      <w:r w:rsidRPr="00CE16D2">
        <w:rPr>
          <w:b/>
          <w:bCs/>
        </w:rPr>
        <w:t>0.</w:t>
      </w:r>
      <w:r w:rsidRPr="00CE16D2">
        <w:t xml:space="preserve"> In paragra</w:t>
      </w:r>
      <w:r w:rsidRPr="00CE16D2">
        <w:rPr>
          <w:bCs/>
        </w:rPr>
        <w:t>ph 3</w:t>
      </w:r>
      <w:r w:rsidRPr="00CE16D2">
        <w:t>, the word “</w:t>
      </w:r>
      <w:r w:rsidRPr="00CE16D2">
        <w:rPr>
          <w:b/>
          <w:bCs/>
        </w:rPr>
        <w:t>their”</w:t>
      </w:r>
      <w:r w:rsidRPr="00CE16D2">
        <w:t xml:space="preserve"> refers to ______.</w:t>
      </w:r>
    </w:p>
    <w:p w14:paraId="6EA08194" w14:textId="2B80D448" w:rsidR="00C64377" w:rsidRPr="00CE16D2" w:rsidRDefault="00412A61" w:rsidP="005E34D8">
      <w:pPr>
        <w:ind w:left="720"/>
        <w:rPr>
          <w:b/>
          <w:bCs/>
        </w:rPr>
      </w:pPr>
      <w:r w:rsidRPr="00CE16D2">
        <w:rPr>
          <w:b/>
          <w:bCs/>
        </w:rPr>
        <w:t>A.</w:t>
      </w:r>
      <w:r w:rsidR="00C64377" w:rsidRPr="00CE16D2">
        <w:t xml:space="preserve"> the governments</w:t>
      </w:r>
      <w:r w:rsidR="00C64377" w:rsidRPr="00CE16D2">
        <w:tab/>
      </w:r>
      <w:r w:rsidR="00C64377" w:rsidRPr="00CE16D2">
        <w:tab/>
      </w:r>
      <w:r w:rsidR="00C64377" w:rsidRPr="00CE16D2">
        <w:tab/>
      </w:r>
      <w:r w:rsidR="00C64377" w:rsidRPr="00CE16D2">
        <w:rPr>
          <w:b/>
          <w:bCs/>
        </w:rPr>
        <w:tab/>
      </w:r>
      <w:r w:rsidRPr="00CE16D2">
        <w:rPr>
          <w:b/>
          <w:bCs/>
        </w:rPr>
        <w:t>B.</w:t>
      </w:r>
      <w:r w:rsidR="00C64377" w:rsidRPr="00CE16D2">
        <w:t xml:space="preserve"> the food producers</w:t>
      </w:r>
      <w:r w:rsidR="00C64377" w:rsidRPr="00CE16D2">
        <w:tab/>
      </w:r>
    </w:p>
    <w:p w14:paraId="1E97EC53" w14:textId="23A27EAD" w:rsidR="00C64377" w:rsidRPr="00CE16D2" w:rsidRDefault="00412A61" w:rsidP="005E34D8">
      <w:pPr>
        <w:ind w:left="720"/>
        <w:rPr>
          <w:b/>
          <w:bCs/>
        </w:rPr>
      </w:pPr>
      <w:r w:rsidRPr="00CE16D2">
        <w:rPr>
          <w:b/>
          <w:bCs/>
          <w:u w:val="single"/>
        </w:rPr>
        <w:t>C.</w:t>
      </w:r>
      <w:r w:rsidR="00C64377" w:rsidRPr="00CE16D2">
        <w:rPr>
          <w:b/>
          <w:bCs/>
        </w:rPr>
        <w:t xml:space="preserve"> </w:t>
      </w:r>
      <w:r w:rsidR="00C64377" w:rsidRPr="00CE16D2">
        <w:t>the contract owners</w:t>
      </w:r>
      <w:r w:rsidR="00C64377" w:rsidRPr="00CE16D2">
        <w:tab/>
      </w:r>
      <w:r w:rsidR="00C64377" w:rsidRPr="00CE16D2">
        <w:tab/>
      </w:r>
      <w:r w:rsidR="00C64377" w:rsidRPr="00CE16D2">
        <w:tab/>
      </w:r>
      <w:r w:rsidRPr="00CE16D2">
        <w:rPr>
          <w:b/>
          <w:bCs/>
        </w:rPr>
        <w:t>D.</w:t>
      </w:r>
      <w:r w:rsidR="00C64377" w:rsidRPr="00CE16D2">
        <w:t xml:space="preserve"> the middle class</w:t>
      </w:r>
    </w:p>
    <w:p w14:paraId="4551F2CF" w14:textId="4CBA24A8" w:rsidR="00C64377" w:rsidRPr="00CE16D2" w:rsidRDefault="00C64377" w:rsidP="005E34D8">
      <w:pPr>
        <w:rPr>
          <w:b/>
          <w:bCs/>
        </w:rPr>
      </w:pPr>
      <w:r w:rsidRPr="00CE16D2">
        <w:rPr>
          <w:b/>
          <w:bCs/>
        </w:rPr>
        <w:t xml:space="preserve">Question </w:t>
      </w:r>
      <w:r w:rsidR="00A9630E">
        <w:rPr>
          <w:b/>
          <w:bCs/>
        </w:rPr>
        <w:t>3</w:t>
      </w:r>
      <w:r w:rsidRPr="00CE16D2">
        <w:rPr>
          <w:b/>
          <w:bCs/>
        </w:rPr>
        <w:t>1.</w:t>
      </w:r>
      <w:r w:rsidRPr="00CE16D2">
        <w:t xml:space="preserve"> The word “</w:t>
      </w:r>
      <w:r w:rsidRPr="00CE16D2">
        <w:rPr>
          <w:b/>
          <w:bCs/>
        </w:rPr>
        <w:t>preferable</w:t>
      </w:r>
      <w:r w:rsidRPr="00CE16D2">
        <w:t>” in the paragraph 4 is OPPOSITE in meaning to ______.</w:t>
      </w:r>
    </w:p>
    <w:p w14:paraId="73DCD40D" w14:textId="3B9BCAC9" w:rsidR="00C64377" w:rsidRPr="00CE16D2" w:rsidRDefault="00412A61" w:rsidP="005E34D8">
      <w:pPr>
        <w:ind w:firstLine="720"/>
        <w:jc w:val="both"/>
      </w:pPr>
      <w:r w:rsidRPr="00CE16D2">
        <w:rPr>
          <w:b/>
          <w:bCs/>
          <w:u w:val="single"/>
        </w:rPr>
        <w:t>A.</w:t>
      </w:r>
      <w:r w:rsidR="00C64377" w:rsidRPr="00CE16D2">
        <w:t xml:space="preserve"> undesirable</w:t>
      </w:r>
      <w:r w:rsidR="00C64377" w:rsidRPr="00CE16D2">
        <w:tab/>
      </w:r>
      <w:r w:rsidR="006812AE" w:rsidRPr="00CE16D2">
        <w:tab/>
      </w:r>
      <w:r w:rsidRPr="00CE16D2">
        <w:rPr>
          <w:b/>
          <w:bCs/>
        </w:rPr>
        <w:t>B.</w:t>
      </w:r>
      <w:r w:rsidR="00C64377" w:rsidRPr="00CE16D2">
        <w:t xml:space="preserve"> optional</w:t>
      </w:r>
      <w:r w:rsidR="00C64377" w:rsidRPr="00CE16D2">
        <w:tab/>
      </w:r>
      <w:r w:rsidR="00C64377" w:rsidRPr="00CE16D2">
        <w:tab/>
      </w:r>
      <w:r w:rsidRPr="00CE16D2">
        <w:rPr>
          <w:b/>
          <w:bCs/>
        </w:rPr>
        <w:t>C.</w:t>
      </w:r>
      <w:r w:rsidR="00C64377" w:rsidRPr="00CE16D2">
        <w:t xml:space="preserve"> suitable</w:t>
      </w:r>
      <w:r w:rsidR="00C64377" w:rsidRPr="00CE16D2">
        <w:tab/>
      </w:r>
      <w:r w:rsidR="00C64377" w:rsidRPr="00CE16D2">
        <w:tab/>
      </w:r>
      <w:r w:rsidR="00C64377" w:rsidRPr="00CE16D2">
        <w:tab/>
      </w:r>
      <w:r w:rsidRPr="00CE16D2">
        <w:rPr>
          <w:b/>
          <w:bCs/>
        </w:rPr>
        <w:t>D.</w:t>
      </w:r>
      <w:r w:rsidR="00C64377" w:rsidRPr="00CE16D2">
        <w:t xml:space="preserve"> reasonable </w:t>
      </w:r>
    </w:p>
    <w:p w14:paraId="79BFE34A" w14:textId="24A522CA" w:rsidR="00C64377" w:rsidRPr="00CE16D2" w:rsidRDefault="00C64377" w:rsidP="005E34D8">
      <w:pPr>
        <w:jc w:val="both"/>
        <w:rPr>
          <w:b/>
          <w:lang w:eastAsia="ko-KR"/>
        </w:rPr>
      </w:pPr>
      <w:r w:rsidRPr="00CE16D2">
        <w:rPr>
          <w:b/>
          <w:bCs/>
        </w:rPr>
        <w:t xml:space="preserve">Question </w:t>
      </w:r>
      <w:r w:rsidR="00A9630E">
        <w:rPr>
          <w:b/>
          <w:bCs/>
        </w:rPr>
        <w:t>3</w:t>
      </w:r>
      <w:r w:rsidRPr="00CE16D2">
        <w:rPr>
          <w:b/>
          <w:bCs/>
        </w:rPr>
        <w:t>2.</w:t>
      </w:r>
      <w:r w:rsidRPr="00CE16D2">
        <w:t xml:space="preserve"> Which of the following best rephrases the underlined sentence in paragraph 4? </w:t>
      </w:r>
    </w:p>
    <w:p w14:paraId="517F95BA" w14:textId="2BEC1396" w:rsidR="00C64377" w:rsidRPr="00CE16D2" w:rsidRDefault="00412A61" w:rsidP="005E34D8">
      <w:pPr>
        <w:ind w:left="720"/>
        <w:jc w:val="both"/>
      </w:pPr>
      <w:r w:rsidRPr="00CE16D2">
        <w:rPr>
          <w:b/>
          <w:bCs/>
        </w:rPr>
        <w:t>A.</w:t>
      </w:r>
      <w:r w:rsidR="00C64377" w:rsidRPr="00CE16D2">
        <w:t xml:space="preserve"> Research by economists Hsieh and Moretti indicates that high housing costs during 1999–2009 prevented many households from relocating, which directly explains the 13% drop in national growth.</w:t>
      </w:r>
    </w:p>
    <w:p w14:paraId="269FE68D" w14:textId="5944556C" w:rsidR="00C64377" w:rsidRPr="00CE16D2" w:rsidRDefault="00412A61" w:rsidP="005E34D8">
      <w:pPr>
        <w:ind w:left="720"/>
        <w:jc w:val="both"/>
      </w:pPr>
      <w:r w:rsidRPr="00CE16D2">
        <w:rPr>
          <w:b/>
          <w:bCs/>
          <w:u w:val="single"/>
        </w:rPr>
        <w:t>B.</w:t>
      </w:r>
      <w:r w:rsidR="00C64377" w:rsidRPr="00CE16D2">
        <w:t xml:space="preserve"> </w:t>
      </w:r>
      <w:r w:rsidR="00880771" w:rsidRPr="00CE16D2">
        <w:t xml:space="preserve">Due to high housing prices, less money was available for local </w:t>
      </w:r>
      <w:r w:rsidR="00F143A2" w:rsidRPr="00CE16D2">
        <w:t>enterpri</w:t>
      </w:r>
      <w:r w:rsidR="00880771" w:rsidRPr="00CE16D2">
        <w:t>ses and employment growth, resulting in U.S. output from 1999 to 2009 falling 13% short of its potential</w:t>
      </w:r>
      <w:r w:rsidR="00C64377" w:rsidRPr="00CE16D2">
        <w:t>, as estimated by economists Hsieh and Moretti.</w:t>
      </w:r>
    </w:p>
    <w:p w14:paraId="5F5C6ADD" w14:textId="67E9FB9B" w:rsidR="00C64377" w:rsidRPr="00CE16D2" w:rsidRDefault="00412A61" w:rsidP="005E34D8">
      <w:pPr>
        <w:ind w:left="720"/>
        <w:jc w:val="both"/>
      </w:pPr>
      <w:r w:rsidRPr="00CE16D2">
        <w:rPr>
          <w:b/>
          <w:bCs/>
        </w:rPr>
        <w:t>C.</w:t>
      </w:r>
      <w:r w:rsidR="00C64377" w:rsidRPr="00CE16D2">
        <w:t xml:space="preserve"> According to some economists, the 13% decline in U.S. economic performance between 1999 and 2009 was mainly attributed to speculation in housing markets rather than reduced investment in communities.</w:t>
      </w:r>
    </w:p>
    <w:p w14:paraId="777C9099" w14:textId="117F6E10" w:rsidR="00C64377" w:rsidRPr="00CE16D2" w:rsidRDefault="00412A61" w:rsidP="005E34D8">
      <w:pPr>
        <w:ind w:left="720"/>
        <w:jc w:val="both"/>
      </w:pPr>
      <w:r w:rsidRPr="00CE16D2">
        <w:rPr>
          <w:b/>
          <w:bCs/>
        </w:rPr>
        <w:t>D.</w:t>
      </w:r>
      <w:r w:rsidR="00C64377" w:rsidRPr="00CE16D2">
        <w:t xml:space="preserve"> Findings by economists Hsieh and Moretti suggest that the 13% output gap in the U.S. economy during 1999–2009 resulted from rent-control regulations that discouraged firms from expanding in urban centers.</w:t>
      </w:r>
    </w:p>
    <w:p w14:paraId="00C44881" w14:textId="68F6CC9C" w:rsidR="00C64377" w:rsidRPr="00CE16D2" w:rsidRDefault="00C64377" w:rsidP="005E34D8">
      <w:pPr>
        <w:jc w:val="both"/>
      </w:pPr>
      <w:r w:rsidRPr="00CE16D2">
        <w:rPr>
          <w:b/>
          <w:bCs/>
        </w:rPr>
        <w:t xml:space="preserve">Question </w:t>
      </w:r>
      <w:r w:rsidR="00A9630E">
        <w:rPr>
          <w:b/>
          <w:bCs/>
        </w:rPr>
        <w:t>3</w:t>
      </w:r>
      <w:r w:rsidRPr="00CE16D2">
        <w:rPr>
          <w:b/>
          <w:bCs/>
        </w:rPr>
        <w:t>3.</w:t>
      </w:r>
      <w:r w:rsidRPr="00CE16D2">
        <w:t xml:space="preserve"> According to the passage, which of the following is NOT TRUE?</w:t>
      </w:r>
    </w:p>
    <w:p w14:paraId="051E275A" w14:textId="27676D76" w:rsidR="00C64377" w:rsidRPr="00CE16D2" w:rsidRDefault="00412A61" w:rsidP="005E34D8">
      <w:pPr>
        <w:ind w:left="720"/>
        <w:jc w:val="both"/>
      </w:pPr>
      <w:r w:rsidRPr="00CE16D2">
        <w:rPr>
          <w:b/>
          <w:bCs/>
        </w:rPr>
        <w:t>A.</w:t>
      </w:r>
      <w:r w:rsidR="00C64377" w:rsidRPr="00CE16D2">
        <w:t xml:space="preserve"> The housing market has often been treated as an asset class rather than primarily as a social necessity.</w:t>
      </w:r>
    </w:p>
    <w:p w14:paraId="70D85ACC" w14:textId="3A9E5273" w:rsidR="00C64377" w:rsidRPr="00CE16D2" w:rsidRDefault="00412A61" w:rsidP="005E34D8">
      <w:pPr>
        <w:ind w:left="720"/>
        <w:jc w:val="both"/>
      </w:pPr>
      <w:r w:rsidRPr="00CE16D2">
        <w:rPr>
          <w:b/>
          <w:bCs/>
        </w:rPr>
        <w:t>B.</w:t>
      </w:r>
      <w:r w:rsidR="00C64377" w:rsidRPr="00CE16D2">
        <w:t xml:space="preserve"> Government policies have sometimes unintentionally worsened inequality in access to affordable housing.</w:t>
      </w:r>
    </w:p>
    <w:p w14:paraId="372024CD" w14:textId="6F10791C" w:rsidR="00C64377" w:rsidRPr="00CE16D2" w:rsidRDefault="00412A61" w:rsidP="005E34D8">
      <w:pPr>
        <w:ind w:left="720"/>
        <w:jc w:val="both"/>
      </w:pPr>
      <w:r w:rsidRPr="00CE16D2">
        <w:rPr>
          <w:b/>
          <w:bCs/>
          <w:u w:val="single"/>
        </w:rPr>
        <w:t>C.</w:t>
      </w:r>
      <w:r w:rsidR="00C64377" w:rsidRPr="00CE16D2">
        <w:t xml:space="preserve"> Rising property values have consistently ensured that housing supply keeps pace with population growth.</w:t>
      </w:r>
    </w:p>
    <w:p w14:paraId="67309B38" w14:textId="1378B9EF" w:rsidR="00C64377" w:rsidRPr="00CE16D2" w:rsidRDefault="00412A61" w:rsidP="005E34D8">
      <w:pPr>
        <w:ind w:left="720"/>
        <w:jc w:val="both"/>
      </w:pPr>
      <w:r w:rsidRPr="00CE16D2">
        <w:rPr>
          <w:b/>
          <w:bCs/>
        </w:rPr>
        <w:t>D.</w:t>
      </w:r>
      <w:r w:rsidR="00C64377" w:rsidRPr="00CE16D2">
        <w:t xml:space="preserve"> Rethinking the housing sector involves considering both economic efficiency and broader social outcomes.</w:t>
      </w:r>
    </w:p>
    <w:p w14:paraId="4EBFAFE0" w14:textId="2B5BA4D9" w:rsidR="00C64377" w:rsidRPr="00CE16D2" w:rsidRDefault="00C64377" w:rsidP="005E34D8">
      <w:pPr>
        <w:jc w:val="both"/>
      </w:pPr>
      <w:r w:rsidRPr="00CE16D2">
        <w:rPr>
          <w:b/>
          <w:bCs/>
        </w:rPr>
        <w:t xml:space="preserve">Question </w:t>
      </w:r>
      <w:r w:rsidR="00A9630E">
        <w:rPr>
          <w:b/>
          <w:bCs/>
        </w:rPr>
        <w:t>3</w:t>
      </w:r>
      <w:r w:rsidRPr="00CE16D2">
        <w:rPr>
          <w:b/>
          <w:bCs/>
        </w:rPr>
        <w:t>4.</w:t>
      </w:r>
      <w:r w:rsidRPr="00CE16D2">
        <w:t xml:space="preserve"> In which paragraph does the author discuss the risks faced by contract holders during crises?</w:t>
      </w:r>
    </w:p>
    <w:p w14:paraId="2ACAF9DF" w14:textId="62BF614D" w:rsidR="00C64377" w:rsidRPr="00CE16D2" w:rsidRDefault="00412A61" w:rsidP="005E34D8">
      <w:pPr>
        <w:ind w:firstLine="720"/>
        <w:jc w:val="both"/>
        <w:rPr>
          <w:bCs/>
          <w:lang w:val="fr-FR"/>
        </w:rPr>
      </w:pPr>
      <w:r w:rsidRPr="00CE16D2">
        <w:rPr>
          <w:b/>
          <w:bCs/>
          <w:lang w:val="fr-FR"/>
        </w:rPr>
        <w:t>A.</w:t>
      </w:r>
      <w:r w:rsidR="00C64377" w:rsidRPr="00CE16D2">
        <w:rPr>
          <w:lang w:val="fr-FR"/>
        </w:rPr>
        <w:t xml:space="preserve"> </w:t>
      </w:r>
      <w:proofErr w:type="spellStart"/>
      <w:r w:rsidR="00C64377" w:rsidRPr="00CE16D2">
        <w:rPr>
          <w:lang w:val="fr-FR"/>
        </w:rPr>
        <w:t>Paragraph</w:t>
      </w:r>
      <w:proofErr w:type="spellEnd"/>
      <w:r w:rsidR="00C64377" w:rsidRPr="00CE16D2">
        <w:rPr>
          <w:lang w:val="fr-FR"/>
        </w:rPr>
        <w:t xml:space="preserve"> </w:t>
      </w:r>
      <w:proofErr w:type="gramStart"/>
      <w:r w:rsidR="00C64377" w:rsidRPr="00CE16D2">
        <w:rPr>
          <w:lang w:val="fr-FR"/>
        </w:rPr>
        <w:t xml:space="preserve">1  </w:t>
      </w:r>
      <w:r w:rsidR="00C64377" w:rsidRPr="00CE16D2">
        <w:rPr>
          <w:lang w:val="fr-FR"/>
        </w:rPr>
        <w:tab/>
      </w:r>
      <w:proofErr w:type="gramEnd"/>
      <w:r w:rsidRPr="00CE16D2">
        <w:rPr>
          <w:b/>
          <w:bCs/>
          <w:u w:val="single"/>
          <w:lang w:val="fr-FR"/>
        </w:rPr>
        <w:t>B.</w:t>
      </w:r>
      <w:r w:rsidR="00C64377" w:rsidRPr="00CE16D2">
        <w:rPr>
          <w:lang w:val="fr-FR"/>
        </w:rPr>
        <w:t xml:space="preserve"> </w:t>
      </w:r>
      <w:proofErr w:type="spellStart"/>
      <w:r w:rsidR="00C64377" w:rsidRPr="00CE16D2">
        <w:rPr>
          <w:lang w:val="fr-FR"/>
        </w:rPr>
        <w:t>Paragraph</w:t>
      </w:r>
      <w:proofErr w:type="spellEnd"/>
      <w:r w:rsidR="00C64377" w:rsidRPr="00CE16D2">
        <w:rPr>
          <w:lang w:val="fr-FR"/>
        </w:rPr>
        <w:t xml:space="preserve"> 2  </w:t>
      </w:r>
      <w:r w:rsidR="00C64377" w:rsidRPr="00CE16D2">
        <w:rPr>
          <w:lang w:val="fr-FR"/>
        </w:rPr>
        <w:tab/>
      </w:r>
      <w:r w:rsidRPr="00CE16D2">
        <w:rPr>
          <w:b/>
          <w:bCs/>
          <w:lang w:val="fr-FR"/>
        </w:rPr>
        <w:t>C.</w:t>
      </w:r>
      <w:r w:rsidR="00C64377" w:rsidRPr="00CE16D2">
        <w:rPr>
          <w:lang w:val="fr-FR"/>
        </w:rPr>
        <w:t xml:space="preserve"> </w:t>
      </w:r>
      <w:proofErr w:type="spellStart"/>
      <w:r w:rsidR="00C64377" w:rsidRPr="00CE16D2">
        <w:rPr>
          <w:lang w:val="fr-FR"/>
        </w:rPr>
        <w:t>Paragraph</w:t>
      </w:r>
      <w:proofErr w:type="spellEnd"/>
      <w:r w:rsidR="00C64377" w:rsidRPr="00CE16D2">
        <w:rPr>
          <w:lang w:val="fr-FR"/>
        </w:rPr>
        <w:t xml:space="preserve"> 3  </w:t>
      </w:r>
      <w:r w:rsidR="00C64377" w:rsidRPr="00CE16D2">
        <w:rPr>
          <w:lang w:val="fr-FR"/>
        </w:rPr>
        <w:tab/>
      </w:r>
      <w:r w:rsidR="00C64377" w:rsidRPr="00CE16D2">
        <w:rPr>
          <w:lang w:val="fr-FR"/>
        </w:rPr>
        <w:tab/>
      </w:r>
      <w:r w:rsidRPr="00CE16D2">
        <w:rPr>
          <w:b/>
          <w:bCs/>
          <w:lang w:val="fr-FR"/>
        </w:rPr>
        <w:t>D.</w:t>
      </w:r>
      <w:r w:rsidR="00C64377" w:rsidRPr="00CE16D2">
        <w:rPr>
          <w:lang w:val="fr-FR"/>
        </w:rPr>
        <w:t xml:space="preserve"> </w:t>
      </w:r>
      <w:proofErr w:type="spellStart"/>
      <w:r w:rsidR="00C64377" w:rsidRPr="00CE16D2">
        <w:rPr>
          <w:lang w:val="fr-FR"/>
        </w:rPr>
        <w:t>Paragraph</w:t>
      </w:r>
      <w:proofErr w:type="spellEnd"/>
      <w:r w:rsidR="00C64377" w:rsidRPr="00CE16D2">
        <w:rPr>
          <w:lang w:val="fr-FR"/>
        </w:rPr>
        <w:t xml:space="preserve"> 4</w:t>
      </w:r>
    </w:p>
    <w:p w14:paraId="47E09D27" w14:textId="43C057A0" w:rsidR="00C64377" w:rsidRPr="00CE16D2" w:rsidRDefault="00C64377" w:rsidP="005E34D8">
      <w:pPr>
        <w:jc w:val="both"/>
        <w:rPr>
          <w:b/>
        </w:rPr>
      </w:pPr>
      <w:r w:rsidRPr="00CE16D2">
        <w:rPr>
          <w:b/>
          <w:bCs/>
        </w:rPr>
        <w:t xml:space="preserve">Question </w:t>
      </w:r>
      <w:r w:rsidR="00A9630E">
        <w:rPr>
          <w:b/>
          <w:bCs/>
        </w:rPr>
        <w:t>3</w:t>
      </w:r>
      <w:r w:rsidRPr="00CE16D2">
        <w:rPr>
          <w:b/>
          <w:bCs/>
        </w:rPr>
        <w:t>5.</w:t>
      </w:r>
      <w:r w:rsidRPr="00CE16D2">
        <w:t xml:space="preserve"> In which paragraph does the author point out that food-stream contracts could become investment tools for social groups beyond basic consumers?</w:t>
      </w:r>
    </w:p>
    <w:p w14:paraId="67B180FB" w14:textId="6304B078" w:rsidR="00563234" w:rsidRPr="00CE16D2" w:rsidRDefault="00412A61" w:rsidP="005E34D8">
      <w:pPr>
        <w:ind w:firstLine="720"/>
        <w:rPr>
          <w:lang w:val="fr-FR"/>
        </w:rPr>
      </w:pPr>
      <w:r w:rsidRPr="00CE16D2">
        <w:rPr>
          <w:b/>
          <w:bCs/>
          <w:lang w:val="fr-FR"/>
        </w:rPr>
        <w:t>A.</w:t>
      </w:r>
      <w:r w:rsidR="00C64377" w:rsidRPr="00CE16D2">
        <w:rPr>
          <w:lang w:val="fr-FR"/>
        </w:rPr>
        <w:t xml:space="preserve"> </w:t>
      </w:r>
      <w:proofErr w:type="spellStart"/>
      <w:r w:rsidR="00C64377" w:rsidRPr="00CE16D2">
        <w:rPr>
          <w:lang w:val="fr-FR"/>
        </w:rPr>
        <w:t>Paragraph</w:t>
      </w:r>
      <w:proofErr w:type="spellEnd"/>
      <w:r w:rsidR="00C64377" w:rsidRPr="00CE16D2">
        <w:rPr>
          <w:lang w:val="fr-FR"/>
        </w:rPr>
        <w:t xml:space="preserve"> </w:t>
      </w:r>
      <w:proofErr w:type="gramStart"/>
      <w:r w:rsidR="00C64377" w:rsidRPr="00CE16D2">
        <w:rPr>
          <w:lang w:val="fr-FR"/>
        </w:rPr>
        <w:t xml:space="preserve">1  </w:t>
      </w:r>
      <w:r w:rsidR="00C64377" w:rsidRPr="00CE16D2">
        <w:rPr>
          <w:lang w:val="fr-FR"/>
        </w:rPr>
        <w:tab/>
      </w:r>
      <w:proofErr w:type="gramEnd"/>
      <w:r w:rsidRPr="00CE16D2">
        <w:rPr>
          <w:b/>
          <w:bCs/>
          <w:lang w:val="fr-FR"/>
        </w:rPr>
        <w:t>B.</w:t>
      </w:r>
      <w:r w:rsidR="00C64377" w:rsidRPr="00CE16D2">
        <w:rPr>
          <w:lang w:val="fr-FR"/>
        </w:rPr>
        <w:t xml:space="preserve"> </w:t>
      </w:r>
      <w:proofErr w:type="spellStart"/>
      <w:r w:rsidR="00C64377" w:rsidRPr="00CE16D2">
        <w:rPr>
          <w:lang w:val="fr-FR"/>
        </w:rPr>
        <w:t>Paragraph</w:t>
      </w:r>
      <w:proofErr w:type="spellEnd"/>
      <w:r w:rsidR="00C64377" w:rsidRPr="00CE16D2">
        <w:rPr>
          <w:lang w:val="fr-FR"/>
        </w:rPr>
        <w:t xml:space="preserve"> 2  </w:t>
      </w:r>
      <w:r w:rsidR="00C64377" w:rsidRPr="00CE16D2">
        <w:rPr>
          <w:lang w:val="fr-FR"/>
        </w:rPr>
        <w:tab/>
      </w:r>
      <w:r w:rsidRPr="00CE16D2">
        <w:rPr>
          <w:b/>
          <w:bCs/>
          <w:u w:val="single"/>
          <w:lang w:val="fr-FR"/>
        </w:rPr>
        <w:t>C.</w:t>
      </w:r>
      <w:r w:rsidR="00C64377" w:rsidRPr="00CE16D2">
        <w:rPr>
          <w:b/>
          <w:bCs/>
          <w:lang w:val="fr-FR"/>
        </w:rPr>
        <w:t xml:space="preserve"> </w:t>
      </w:r>
      <w:proofErr w:type="spellStart"/>
      <w:r w:rsidR="00C64377" w:rsidRPr="00CE16D2">
        <w:rPr>
          <w:lang w:val="fr-FR"/>
        </w:rPr>
        <w:t>Paragraph</w:t>
      </w:r>
      <w:proofErr w:type="spellEnd"/>
      <w:r w:rsidR="00C64377" w:rsidRPr="00CE16D2">
        <w:rPr>
          <w:lang w:val="fr-FR"/>
        </w:rPr>
        <w:t xml:space="preserve"> 3  </w:t>
      </w:r>
      <w:r w:rsidR="00C64377" w:rsidRPr="00CE16D2">
        <w:rPr>
          <w:lang w:val="fr-FR"/>
        </w:rPr>
        <w:tab/>
      </w:r>
      <w:r w:rsidR="00C64377" w:rsidRPr="00CE16D2">
        <w:rPr>
          <w:lang w:val="fr-FR"/>
        </w:rPr>
        <w:tab/>
      </w:r>
      <w:r w:rsidRPr="00CE16D2">
        <w:rPr>
          <w:b/>
          <w:bCs/>
          <w:lang w:val="fr-FR"/>
        </w:rPr>
        <w:t>D.</w:t>
      </w:r>
      <w:r w:rsidR="00C64377" w:rsidRPr="00CE16D2">
        <w:rPr>
          <w:lang w:val="fr-FR"/>
        </w:rPr>
        <w:t xml:space="preserve"> </w:t>
      </w:r>
      <w:proofErr w:type="spellStart"/>
      <w:r w:rsidR="00C64377" w:rsidRPr="00CE16D2">
        <w:rPr>
          <w:lang w:val="fr-FR"/>
        </w:rPr>
        <w:t>Paragraph</w:t>
      </w:r>
      <w:proofErr w:type="spellEnd"/>
      <w:r w:rsidR="00C64377" w:rsidRPr="00CE16D2">
        <w:rPr>
          <w:lang w:val="fr-FR"/>
        </w:rPr>
        <w:t xml:space="preserve"> 4</w:t>
      </w:r>
    </w:p>
    <w:p w14:paraId="0419AEF4" w14:textId="77777777" w:rsidR="0025519F" w:rsidRDefault="0025519F" w:rsidP="005E34D8">
      <w:pPr>
        <w:pStyle w:val="Normal0"/>
        <w:jc w:val="both"/>
        <w:rPr>
          <w:rFonts w:hint="default"/>
          <w:b/>
          <w:color w:val="000000"/>
          <w:szCs w:val="24"/>
          <w:lang w:eastAsia="zh-CN"/>
        </w:rPr>
      </w:pPr>
    </w:p>
    <w:p w14:paraId="3D0FBB30" w14:textId="6859880D" w:rsidR="00563234" w:rsidRPr="00CE16D2" w:rsidRDefault="00563234" w:rsidP="005E34D8">
      <w:pPr>
        <w:pStyle w:val="Normal0"/>
        <w:jc w:val="both"/>
        <w:rPr>
          <w:rFonts w:hint="default"/>
          <w:b/>
          <w:color w:val="000000"/>
          <w:szCs w:val="24"/>
          <w:lang w:eastAsia="zh-CN"/>
        </w:rPr>
      </w:pPr>
      <w:r w:rsidRPr="00CE16D2">
        <w:rPr>
          <w:rFonts w:hint="default"/>
          <w:b/>
          <w:color w:val="000000"/>
          <w:szCs w:val="24"/>
          <w:lang w:eastAsia="zh-CN"/>
        </w:rPr>
        <w:t>Read the following passage and mark the letter A, B, C, or D on the answer sheet to indicate the best answer to each of the questions.</w:t>
      </w:r>
      <w:r w:rsidR="00CC59DF" w:rsidRPr="00CE16D2">
        <w:rPr>
          <w:rFonts w:hint="default"/>
          <w:b/>
          <w:color w:val="000000"/>
          <w:szCs w:val="24"/>
          <w:lang w:eastAsia="zh-CN"/>
        </w:rPr>
        <w:t xml:space="preserve"> </w:t>
      </w:r>
    </w:p>
    <w:p w14:paraId="13E21928" w14:textId="07F1E24B" w:rsidR="00735826" w:rsidRPr="00CE16D2" w:rsidRDefault="00735826" w:rsidP="005E34D8">
      <w:pPr>
        <w:ind w:firstLine="360"/>
        <w:jc w:val="both"/>
      </w:pPr>
      <w:r w:rsidRPr="00CE16D2">
        <w:t>Gender selection</w:t>
      </w:r>
      <w:r w:rsidR="00620154" w:rsidRPr="00CE16D2">
        <w:t xml:space="preserve"> - </w:t>
      </w:r>
      <w:r w:rsidRPr="00CE16D2">
        <w:t xml:space="preserve">the </w:t>
      </w:r>
      <w:r w:rsidRPr="00CE16D2">
        <w:rPr>
          <w:b/>
          <w:bCs/>
          <w:u w:val="single"/>
        </w:rPr>
        <w:t>deliberate</w:t>
      </w:r>
      <w:r w:rsidRPr="00CE16D2">
        <w:t xml:space="preserve"> choice of a child’s sex prior to birth</w:t>
      </w:r>
      <w:r w:rsidR="00620154" w:rsidRPr="00CE16D2">
        <w:t xml:space="preserve"> - </w:t>
      </w:r>
      <w:r w:rsidRPr="00CE16D2">
        <w:t>remains a widespread phenomenon across both developing and developed societies. In countries such as China and India, cultural traditions continue to attach profound importance to gender, with male offspring often preferre</w:t>
      </w:r>
      <w:r w:rsidR="00003BB9" w:rsidRPr="00CE16D2">
        <w:t>d.</w:t>
      </w:r>
      <w:r w:rsidRPr="00CE16D2">
        <w:t xml:space="preserve"> In contrast, in many Western contexts, families may seek gender selection either to achieve a balanced family composition or to prevent the transmission of sex-linked genetic disorders. This persistent demand has prompted scientific inquiry into methods of influencing gender prior to conception. While conventional wisdom attributes a child’s sex solely to the father’s sperm, emerging research suggests that maternal physiological and environmental factors may also exert a determining influence.</w:t>
      </w:r>
    </w:p>
    <w:p w14:paraId="63EBC67B" w14:textId="1EB6027F" w:rsidR="00735826" w:rsidRPr="00CE16D2" w:rsidRDefault="00735826" w:rsidP="005E34D8">
      <w:pPr>
        <w:ind w:firstLine="360"/>
        <w:jc w:val="both"/>
      </w:pPr>
      <w:r w:rsidRPr="00CE16D2">
        <w:lastRenderedPageBreak/>
        <w:t xml:space="preserve">In 2007, Elissa Cameron of the University of Pretoria investigated how maternal diet might affect the sex ratio at birth. Her research involved manipulating the blood glucose levels of female mice before conception by introducing a chemical additive into their drinking water. The treated group exhibited a decline in blood sugar from 6.47 to 5.24 millimoles per </w:t>
      </w:r>
      <w:proofErr w:type="spellStart"/>
      <w:r w:rsidRPr="00CE16D2">
        <w:t>litre</w:t>
      </w:r>
      <w:proofErr w:type="spellEnd"/>
      <w:r w:rsidRPr="00CE16D2">
        <w:t>, while a control group received pure water. When the two groups mated, 47% of the offspring in the treated group were female, compared with 41% in the control group</w:t>
      </w:r>
      <w:r w:rsidR="007137C4" w:rsidRPr="00CE16D2">
        <w:t xml:space="preserve"> - </w:t>
      </w:r>
      <w:r w:rsidRPr="00CE16D2">
        <w:t xml:space="preserve">a difference Cameron attributed to lowered maternal glucose levels, which appeared to </w:t>
      </w:r>
      <w:proofErr w:type="spellStart"/>
      <w:r w:rsidRPr="00CE16D2">
        <w:t>favour</w:t>
      </w:r>
      <w:proofErr w:type="spellEnd"/>
      <w:r w:rsidRPr="00CE16D2">
        <w:t xml:space="preserve"> female births.</w:t>
      </w:r>
      <w:r w:rsidR="00647673" w:rsidRPr="00CE16D2">
        <w:t xml:space="preserve"> </w:t>
      </w:r>
    </w:p>
    <w:p w14:paraId="672A4A4D" w14:textId="559B50F0" w:rsidR="00735826" w:rsidRPr="00CE16D2" w:rsidRDefault="00735826" w:rsidP="005E34D8">
      <w:pPr>
        <w:ind w:firstLine="360"/>
        <w:jc w:val="both"/>
        <w:rPr>
          <w:b/>
          <w:bCs/>
        </w:rPr>
      </w:pPr>
      <w:r w:rsidRPr="00CE16D2">
        <w:t xml:space="preserve">Traditional wisdom intriguingly supports </w:t>
      </w:r>
      <w:r w:rsidRPr="00CE16D2">
        <w:rPr>
          <w:b/>
          <w:bCs/>
          <w:u w:val="single"/>
        </w:rPr>
        <w:t>this interpretation</w:t>
      </w:r>
      <w:r w:rsidRPr="00CE16D2">
        <w:t>. Long-standing beliefs hold that women who consume red meat and salty foods</w:t>
      </w:r>
      <w:r w:rsidR="007137C4" w:rsidRPr="00CE16D2">
        <w:t xml:space="preserve"> - </w:t>
      </w:r>
      <w:r w:rsidRPr="00CE16D2">
        <w:t>both of which sustain elevated blood sugar levels—are more likely to conceive boys, whereas those who eat sweets and chocolates, which produce brief glucose surges, are predisposed to have girls.</w:t>
      </w:r>
      <w:r w:rsidR="004F4C7A" w:rsidRPr="00CE16D2">
        <w:t xml:space="preserve"> </w:t>
      </w:r>
      <w:r w:rsidR="004F4C7A" w:rsidRPr="00CE16D2">
        <w:rPr>
          <w:b/>
          <w:bCs/>
        </w:rPr>
        <w:t>[</w:t>
      </w:r>
      <w:r w:rsidR="00EB006F" w:rsidRPr="00CE16D2">
        <w:rPr>
          <w:b/>
          <w:bCs/>
        </w:rPr>
        <w:t>I</w:t>
      </w:r>
      <w:r w:rsidR="004F4C7A" w:rsidRPr="00CE16D2">
        <w:rPr>
          <w:b/>
          <w:bCs/>
        </w:rPr>
        <w:t>]</w:t>
      </w:r>
    </w:p>
    <w:p w14:paraId="5C716235" w14:textId="7D307E07" w:rsidR="00735826" w:rsidRPr="00CE16D2" w:rsidRDefault="00735826" w:rsidP="005E34D8">
      <w:pPr>
        <w:ind w:firstLine="360"/>
        <w:jc w:val="both"/>
      </w:pPr>
      <w:r w:rsidRPr="00CE16D2">
        <w:t>Further empirical support for dietary influence comes from Fiona Matthews at the University of Exeter, whose longitudinal study of 740 pregnant women identified a correlation between higher maternal energy intake prior to conception and an increased likelihood of male births.</w:t>
      </w:r>
      <w:r w:rsidR="00657C68" w:rsidRPr="00CE16D2">
        <w:rPr>
          <w:b/>
          <w:bCs/>
        </w:rPr>
        <w:t xml:space="preserve"> [II]</w:t>
      </w:r>
      <w:r w:rsidRPr="00CE16D2">
        <w:t xml:space="preserve"> Breakfast cereals, rich in both calories and sodium, appeared particularly influential: 59% of daily cereal consumers bore sons, compared with only 43% among women who ate cereal less than once a week. </w:t>
      </w:r>
      <w:r w:rsidRPr="00CE16D2">
        <w:rPr>
          <w:b/>
          <w:bCs/>
          <w:u w:val="single"/>
        </w:rPr>
        <w:t>Comparable tendencies have been observed in other mammals such as horses and cattle, which produce a greater proportion of males when nutritional resources are abundant.</w:t>
      </w:r>
    </w:p>
    <w:p w14:paraId="04D17D39" w14:textId="0944A907" w:rsidR="00735826" w:rsidRPr="00CE16D2" w:rsidRDefault="00E212C8" w:rsidP="005E34D8">
      <w:pPr>
        <w:ind w:firstLine="360"/>
        <w:jc w:val="both"/>
      </w:pPr>
      <w:r w:rsidRPr="00CE16D2">
        <w:rPr>
          <w:b/>
          <w:bCs/>
        </w:rPr>
        <w:t>[</w:t>
      </w:r>
      <w:r w:rsidR="00D83F61" w:rsidRPr="00CE16D2">
        <w:rPr>
          <w:b/>
          <w:bCs/>
        </w:rPr>
        <w:t>III</w:t>
      </w:r>
      <w:r w:rsidRPr="00CE16D2">
        <w:rPr>
          <w:b/>
          <w:bCs/>
        </w:rPr>
        <w:t>]</w:t>
      </w:r>
      <w:r w:rsidRPr="00CE16D2">
        <w:t xml:space="preserve"> </w:t>
      </w:r>
      <w:r w:rsidR="00735826" w:rsidRPr="00CE16D2">
        <w:t>In the United Kingdom, for instance, the proportion of male births has decreased by roughly one per thousand each year. This demographic shift may be linked to reduced breakfast consumption among women and adolescents, alongside the popularity of calorie-restricted diets among females of reproductive age.</w:t>
      </w:r>
    </w:p>
    <w:p w14:paraId="73BDB1BF" w14:textId="7E33D29B" w:rsidR="00735826" w:rsidRPr="00CE16D2" w:rsidRDefault="00735826" w:rsidP="005E34D8">
      <w:pPr>
        <w:ind w:firstLine="360"/>
        <w:jc w:val="both"/>
      </w:pPr>
      <w:r w:rsidRPr="00CE16D2">
        <w:t>From an evolutionary standpoint, these trends are not unexpecte</w:t>
      </w:r>
      <w:r w:rsidR="00003BB9" w:rsidRPr="00CE16D2">
        <w:t>d.</w:t>
      </w:r>
      <w:r w:rsidRPr="00CE16D2">
        <w:t xml:space="preserve"> Historically, male births have predominated during periods of nutritional abundance, whereas times of scarcity have </w:t>
      </w:r>
      <w:proofErr w:type="spellStart"/>
      <w:r w:rsidRPr="00CE16D2">
        <w:t>favoured</w:t>
      </w:r>
      <w:proofErr w:type="spellEnd"/>
      <w:r w:rsidRPr="00CE16D2">
        <w:t xml:space="preserve"> the birth of females. Given that one male can father offspring with numerous females, the production of daughters during resource-poor conditions enhances reproductive continuity. Modern low-calorie diets may, therefore, replicate evolutionary signals of scarcity, contributing to the observed decline in male births.</w:t>
      </w:r>
      <w:r w:rsidR="00EB006F" w:rsidRPr="00CE16D2">
        <w:t xml:space="preserve"> </w:t>
      </w:r>
      <w:r w:rsidR="00EB006F" w:rsidRPr="00CE16D2">
        <w:rPr>
          <w:b/>
          <w:bCs/>
        </w:rPr>
        <w:t>[IV]</w:t>
      </w:r>
    </w:p>
    <w:p w14:paraId="4F58D583" w14:textId="14B111DD" w:rsidR="00735826" w:rsidRPr="00CE16D2" w:rsidRDefault="00735826" w:rsidP="005E34D8">
      <w:pPr>
        <w:ind w:firstLine="360"/>
        <w:jc w:val="both"/>
      </w:pPr>
      <w:r w:rsidRPr="00CE16D2">
        <w:t>In conclusion, mounting evidence suggests that maternal diet and energy balance play a subtle yet measurable role in determining a child’s sex. Those desiring a son might increase energy intake</w:t>
      </w:r>
      <w:r w:rsidR="007137C4" w:rsidRPr="00CE16D2">
        <w:t xml:space="preserve"> - </w:t>
      </w:r>
      <w:r w:rsidRPr="00CE16D2">
        <w:t>perhaps by consuming a high-calorie breakfast—while those hoping for a daughter may find a reduced</w:t>
      </w:r>
      <w:r w:rsidR="007137C4" w:rsidRPr="00CE16D2">
        <w:t xml:space="preserve"> </w:t>
      </w:r>
      <w:r w:rsidRPr="00CE16D2">
        <w:t>-</w:t>
      </w:r>
      <w:r w:rsidR="007137C4" w:rsidRPr="00CE16D2">
        <w:t xml:space="preserve"> </w:t>
      </w:r>
      <w:r w:rsidRPr="00CE16D2">
        <w:t>calorie regimen more conducive prior to conception.</w:t>
      </w:r>
    </w:p>
    <w:p w14:paraId="02F6F7E8" w14:textId="7B23D25F" w:rsidR="00FF34CA" w:rsidRPr="00CE16D2" w:rsidRDefault="00FF34CA" w:rsidP="005E34D8">
      <w:pPr>
        <w:jc w:val="right"/>
        <w:rPr>
          <w:i/>
          <w:iCs/>
        </w:rPr>
      </w:pPr>
      <w:r w:rsidRPr="00CE16D2">
        <w:rPr>
          <w:i/>
          <w:iCs/>
        </w:rPr>
        <w:t xml:space="preserve">(Adapted from </w:t>
      </w:r>
      <w:r w:rsidR="00D14FB0" w:rsidRPr="00CE16D2">
        <w:rPr>
          <w:i/>
          <w:iCs/>
        </w:rPr>
        <w:t>“IELTS Premier with 8 Practice Tests</w:t>
      </w:r>
      <w:r w:rsidR="00647B9A" w:rsidRPr="00CE16D2">
        <w:rPr>
          <w:i/>
          <w:iCs/>
        </w:rPr>
        <w:t xml:space="preserve"> 3</w:t>
      </w:r>
      <w:r w:rsidR="00647B9A" w:rsidRPr="00CE16D2">
        <w:rPr>
          <w:i/>
          <w:iCs/>
          <w:vertAlign w:val="superscript"/>
        </w:rPr>
        <w:t>rd</w:t>
      </w:r>
      <w:r w:rsidR="00647B9A" w:rsidRPr="00CE16D2">
        <w:rPr>
          <w:i/>
          <w:iCs/>
        </w:rPr>
        <w:t xml:space="preserve"> edition</w:t>
      </w:r>
      <w:r w:rsidR="00D14FB0" w:rsidRPr="00CE16D2">
        <w:rPr>
          <w:i/>
          <w:iCs/>
        </w:rPr>
        <w:t xml:space="preserve">”, </w:t>
      </w:r>
      <w:r w:rsidR="00647B9A" w:rsidRPr="00CE16D2">
        <w:rPr>
          <w:i/>
          <w:iCs/>
        </w:rPr>
        <w:t>Kaplan</w:t>
      </w:r>
      <w:r w:rsidR="00635A07" w:rsidRPr="00CE16D2">
        <w:rPr>
          <w:i/>
          <w:iCs/>
        </w:rPr>
        <w:t xml:space="preserve"> In</w:t>
      </w:r>
      <w:r w:rsidR="00003BB9" w:rsidRPr="00CE16D2">
        <w:rPr>
          <w:i/>
          <w:iCs/>
        </w:rPr>
        <w:t>c.)</w:t>
      </w:r>
    </w:p>
    <w:p w14:paraId="4487C322" w14:textId="2DF80AE7" w:rsidR="00BD308C" w:rsidRPr="00CE16D2" w:rsidRDefault="00BD308C" w:rsidP="005E34D8">
      <w:pPr>
        <w:jc w:val="both"/>
      </w:pPr>
      <w:r w:rsidRPr="00CE16D2">
        <w:rPr>
          <w:b/>
          <w:bCs/>
        </w:rPr>
        <w:t xml:space="preserve">Question </w:t>
      </w:r>
      <w:r w:rsidR="00EE1260">
        <w:rPr>
          <w:b/>
          <w:bCs/>
        </w:rPr>
        <w:t>3</w:t>
      </w:r>
      <w:r w:rsidRPr="00CE16D2">
        <w:rPr>
          <w:b/>
          <w:bCs/>
        </w:rPr>
        <w:t>6:</w:t>
      </w:r>
      <w:r w:rsidRPr="00CE16D2">
        <w:t xml:space="preserve"> </w:t>
      </w:r>
      <w:r w:rsidR="00F16A31" w:rsidRPr="00CE16D2">
        <w:t xml:space="preserve">Which dietary choice during pregnancy is believed to influence the likelihood of </w:t>
      </w:r>
      <w:r w:rsidR="00C32A63" w:rsidRPr="00CE16D2">
        <w:t>having a baby boy?</w:t>
      </w:r>
    </w:p>
    <w:p w14:paraId="35881EBC" w14:textId="714C7D88" w:rsidR="00C32A63" w:rsidRPr="00CE16D2" w:rsidRDefault="00412A61" w:rsidP="005E34D8">
      <w:pPr>
        <w:ind w:firstLine="720"/>
        <w:jc w:val="both"/>
      </w:pPr>
      <w:r w:rsidRPr="00CE16D2">
        <w:rPr>
          <w:b/>
          <w:bCs/>
        </w:rPr>
        <w:t>A.</w:t>
      </w:r>
      <w:r w:rsidR="00C32A63" w:rsidRPr="00CE16D2">
        <w:t xml:space="preserve"> </w:t>
      </w:r>
      <w:r w:rsidR="00CA31E9" w:rsidRPr="00CE16D2">
        <w:t>sweets</w:t>
      </w:r>
      <w:r w:rsidR="00CA31E9" w:rsidRPr="00CE16D2">
        <w:tab/>
      </w:r>
      <w:r w:rsidR="00CA31E9" w:rsidRPr="00CE16D2">
        <w:tab/>
      </w:r>
      <w:r w:rsidRPr="00CE16D2">
        <w:rPr>
          <w:b/>
          <w:bCs/>
        </w:rPr>
        <w:t>B.</w:t>
      </w:r>
      <w:r w:rsidR="00CA31E9" w:rsidRPr="00CE16D2">
        <w:t xml:space="preserve"> </w:t>
      </w:r>
      <w:r w:rsidR="00401078" w:rsidRPr="00CE16D2">
        <w:t>meat</w:t>
      </w:r>
      <w:r w:rsidR="00401078" w:rsidRPr="00CE16D2">
        <w:tab/>
      </w:r>
      <w:r w:rsidR="00401078" w:rsidRPr="00CE16D2">
        <w:tab/>
      </w:r>
      <w:r w:rsidRPr="00CE16D2">
        <w:rPr>
          <w:b/>
          <w:bCs/>
          <w:u w:val="single"/>
        </w:rPr>
        <w:t>C.</w:t>
      </w:r>
      <w:r w:rsidR="00401078" w:rsidRPr="00CE16D2">
        <w:t xml:space="preserve"> cereals</w:t>
      </w:r>
      <w:r w:rsidR="006752F7" w:rsidRPr="00CE16D2">
        <w:tab/>
      </w:r>
      <w:r w:rsidR="006752F7" w:rsidRPr="00CE16D2">
        <w:tab/>
      </w:r>
      <w:r w:rsidRPr="00CE16D2">
        <w:rPr>
          <w:b/>
          <w:bCs/>
        </w:rPr>
        <w:t>D.</w:t>
      </w:r>
      <w:r w:rsidR="006752F7" w:rsidRPr="00CE16D2">
        <w:t xml:space="preserve"> </w:t>
      </w:r>
      <w:r w:rsidR="00564B44" w:rsidRPr="00CE16D2">
        <w:t>low-cal</w:t>
      </w:r>
      <w:r w:rsidR="009C5FC2" w:rsidRPr="00CE16D2">
        <w:t>orie</w:t>
      </w:r>
      <w:r w:rsidR="00FD6DDD" w:rsidRPr="00CE16D2">
        <w:t xml:space="preserve"> food</w:t>
      </w:r>
    </w:p>
    <w:p w14:paraId="51B23725" w14:textId="31205C96" w:rsidR="00631C14" w:rsidRPr="00CE16D2" w:rsidRDefault="00631C14" w:rsidP="005E34D8">
      <w:pPr>
        <w:jc w:val="both"/>
      </w:pPr>
      <w:r w:rsidRPr="00CE16D2">
        <w:rPr>
          <w:b/>
          <w:bCs/>
        </w:rPr>
        <w:t xml:space="preserve">Question </w:t>
      </w:r>
      <w:r w:rsidR="00EE1260">
        <w:rPr>
          <w:b/>
          <w:bCs/>
        </w:rPr>
        <w:t>3</w:t>
      </w:r>
      <w:r w:rsidRPr="00CE16D2">
        <w:rPr>
          <w:b/>
          <w:bCs/>
        </w:rPr>
        <w:t>7:</w:t>
      </w:r>
      <w:r w:rsidRPr="00CE16D2">
        <w:t xml:space="preserve"> </w:t>
      </w:r>
      <w:r w:rsidR="00717603" w:rsidRPr="00CE16D2">
        <w:t>The word “</w:t>
      </w:r>
      <w:r w:rsidR="00717603" w:rsidRPr="00CE16D2">
        <w:rPr>
          <w:b/>
          <w:bCs/>
        </w:rPr>
        <w:t>deliberate</w:t>
      </w:r>
      <w:r w:rsidR="00717603" w:rsidRPr="00CE16D2">
        <w:t xml:space="preserve">” in paragraph 1 </w:t>
      </w:r>
      <w:r w:rsidR="002372EB" w:rsidRPr="00CE16D2">
        <w:t>mostly means _____.</w:t>
      </w:r>
    </w:p>
    <w:p w14:paraId="7214EC55" w14:textId="1BE78A13" w:rsidR="002372EB" w:rsidRPr="00CE16D2" w:rsidRDefault="00412A61" w:rsidP="005E34D8">
      <w:pPr>
        <w:ind w:firstLine="720"/>
        <w:jc w:val="both"/>
      </w:pPr>
      <w:r w:rsidRPr="00CE16D2">
        <w:rPr>
          <w:b/>
          <w:bCs/>
        </w:rPr>
        <w:t>A.</w:t>
      </w:r>
      <w:r w:rsidR="002372EB" w:rsidRPr="00CE16D2">
        <w:t xml:space="preserve"> premeditated</w:t>
      </w:r>
      <w:r w:rsidR="002372EB" w:rsidRPr="00CE16D2">
        <w:tab/>
      </w:r>
      <w:r w:rsidRPr="00CE16D2">
        <w:rPr>
          <w:b/>
          <w:bCs/>
        </w:rPr>
        <w:t>B.</w:t>
      </w:r>
      <w:r w:rsidR="002372EB" w:rsidRPr="00CE16D2">
        <w:t xml:space="preserve"> calculated</w:t>
      </w:r>
      <w:r w:rsidR="002372EB" w:rsidRPr="00CE16D2">
        <w:tab/>
      </w:r>
      <w:r w:rsidR="002372EB" w:rsidRPr="00CE16D2">
        <w:tab/>
      </w:r>
      <w:r w:rsidRPr="00CE16D2">
        <w:rPr>
          <w:b/>
          <w:bCs/>
        </w:rPr>
        <w:t>C.</w:t>
      </w:r>
      <w:r w:rsidR="002372EB" w:rsidRPr="00CE16D2">
        <w:t xml:space="preserve"> </w:t>
      </w:r>
      <w:r w:rsidR="00BD308C" w:rsidRPr="00CE16D2">
        <w:t>impulsive</w:t>
      </w:r>
      <w:r w:rsidR="002372EB" w:rsidRPr="00CE16D2">
        <w:tab/>
      </w:r>
      <w:r w:rsidR="002372EB" w:rsidRPr="00CE16D2">
        <w:tab/>
      </w:r>
      <w:r w:rsidRPr="00CE16D2">
        <w:rPr>
          <w:b/>
          <w:bCs/>
          <w:u w:val="single"/>
        </w:rPr>
        <w:t>D.</w:t>
      </w:r>
      <w:r w:rsidR="002372EB" w:rsidRPr="00CE16D2">
        <w:t xml:space="preserve"> intentional</w:t>
      </w:r>
    </w:p>
    <w:p w14:paraId="65AC85F8" w14:textId="4C6874D5" w:rsidR="000031D0" w:rsidRPr="00CE16D2" w:rsidRDefault="000031D0" w:rsidP="005E34D8">
      <w:pPr>
        <w:jc w:val="both"/>
      </w:pPr>
      <w:r w:rsidRPr="00CE16D2">
        <w:rPr>
          <w:b/>
          <w:bCs/>
        </w:rPr>
        <w:t xml:space="preserve">Question </w:t>
      </w:r>
      <w:r w:rsidR="00EE1260">
        <w:rPr>
          <w:b/>
          <w:bCs/>
        </w:rPr>
        <w:t>3</w:t>
      </w:r>
      <w:r w:rsidRPr="00CE16D2">
        <w:rPr>
          <w:b/>
          <w:bCs/>
        </w:rPr>
        <w:t>8:</w:t>
      </w:r>
      <w:r w:rsidRPr="00CE16D2">
        <w:t xml:space="preserve"> </w:t>
      </w:r>
      <w:r w:rsidR="00E6755C" w:rsidRPr="00CE16D2">
        <w:t xml:space="preserve">Which of the following best </w:t>
      </w:r>
      <w:proofErr w:type="spellStart"/>
      <w:r w:rsidR="00E6755C" w:rsidRPr="00CE16D2">
        <w:t>summarises</w:t>
      </w:r>
      <w:proofErr w:type="spellEnd"/>
      <w:r w:rsidR="00E6755C" w:rsidRPr="00CE16D2">
        <w:t xml:space="preserve"> paragraph 1?</w:t>
      </w:r>
    </w:p>
    <w:p w14:paraId="46BDE6D1" w14:textId="4DD8D685" w:rsidR="001F0780" w:rsidRPr="00CE16D2" w:rsidRDefault="00412A61" w:rsidP="005E34D8">
      <w:pPr>
        <w:ind w:left="720"/>
        <w:jc w:val="both"/>
      </w:pPr>
      <w:r w:rsidRPr="00CE16D2">
        <w:rPr>
          <w:b/>
          <w:bCs/>
        </w:rPr>
        <w:t>A.</w:t>
      </w:r>
      <w:r w:rsidR="001F0780" w:rsidRPr="00CE16D2">
        <w:t xml:space="preserve"> Cultural traditions in countries like China and India are the sole reason families prefer male children.</w:t>
      </w:r>
    </w:p>
    <w:p w14:paraId="4F6F437B" w14:textId="58C68B2F" w:rsidR="002D0635" w:rsidRPr="00CE16D2" w:rsidRDefault="00412A61" w:rsidP="005E34D8">
      <w:pPr>
        <w:ind w:left="720"/>
        <w:jc w:val="both"/>
      </w:pPr>
      <w:r w:rsidRPr="00CE16D2">
        <w:rPr>
          <w:b/>
          <w:bCs/>
          <w:u w:val="single"/>
        </w:rPr>
        <w:t>B.</w:t>
      </w:r>
      <w:r w:rsidR="00C7249F" w:rsidRPr="00CE16D2">
        <w:t xml:space="preserve"> Gender selection is widespread and influenced by cultural preferences as well as biological factors.</w:t>
      </w:r>
    </w:p>
    <w:p w14:paraId="5AA573A0" w14:textId="1D64B328" w:rsidR="001F0780" w:rsidRPr="00CE16D2" w:rsidRDefault="00412A61" w:rsidP="005E34D8">
      <w:pPr>
        <w:ind w:left="720"/>
        <w:jc w:val="both"/>
      </w:pPr>
      <w:r w:rsidRPr="00CE16D2">
        <w:rPr>
          <w:b/>
          <w:bCs/>
        </w:rPr>
        <w:t>C.</w:t>
      </w:r>
      <w:r w:rsidR="001F0780" w:rsidRPr="00CE16D2">
        <w:t xml:space="preserve"> Scientific research has proven that a father’s sperm is the only factor determining a child’s sex.</w:t>
      </w:r>
    </w:p>
    <w:p w14:paraId="7EE2C377" w14:textId="11868AC3" w:rsidR="00C7249F" w:rsidRPr="00CE16D2" w:rsidRDefault="00412A61" w:rsidP="005E34D8">
      <w:pPr>
        <w:ind w:left="720"/>
        <w:jc w:val="both"/>
      </w:pPr>
      <w:r w:rsidRPr="00CE16D2">
        <w:rPr>
          <w:b/>
          <w:bCs/>
        </w:rPr>
        <w:t>D.</w:t>
      </w:r>
      <w:r w:rsidR="001F0780" w:rsidRPr="00CE16D2">
        <w:t xml:space="preserve"> Families in Western societies avoid gender selection because maternal factors have little influence.</w:t>
      </w:r>
    </w:p>
    <w:p w14:paraId="01CF0424" w14:textId="4601A93E" w:rsidR="00D20F24" w:rsidRPr="00CE16D2" w:rsidRDefault="00D20F24" w:rsidP="005E34D8">
      <w:pPr>
        <w:jc w:val="both"/>
      </w:pPr>
      <w:r w:rsidRPr="00CE16D2">
        <w:rPr>
          <w:b/>
          <w:bCs/>
        </w:rPr>
        <w:t xml:space="preserve">Question </w:t>
      </w:r>
      <w:r w:rsidR="00EE1260">
        <w:rPr>
          <w:b/>
          <w:bCs/>
        </w:rPr>
        <w:t>3</w:t>
      </w:r>
      <w:r w:rsidRPr="00CE16D2">
        <w:rPr>
          <w:b/>
          <w:bCs/>
        </w:rPr>
        <w:t>9:</w:t>
      </w:r>
      <w:r w:rsidRPr="00CE16D2">
        <w:t xml:space="preserve"> </w:t>
      </w:r>
      <w:r w:rsidR="00BD308C" w:rsidRPr="00CE16D2">
        <w:t>According to paragraph 2, w</w:t>
      </w:r>
      <w:r w:rsidRPr="00CE16D2">
        <w:t>hat method did Cameron use to alter the blood glucose levels of the mice?</w:t>
      </w:r>
    </w:p>
    <w:p w14:paraId="7DDE904C" w14:textId="196CEE69" w:rsidR="00D20F24" w:rsidRPr="00CE16D2" w:rsidRDefault="00412A61" w:rsidP="005E34D8">
      <w:pPr>
        <w:ind w:left="720"/>
        <w:jc w:val="both"/>
      </w:pPr>
      <w:r w:rsidRPr="00CE16D2">
        <w:rPr>
          <w:b/>
          <w:bCs/>
        </w:rPr>
        <w:t>A.</w:t>
      </w:r>
      <w:r w:rsidR="00D20F24" w:rsidRPr="00CE16D2">
        <w:t xml:space="preserve"> </w:t>
      </w:r>
      <w:r w:rsidR="00B34769" w:rsidRPr="00CE16D2">
        <w:t>Removing</w:t>
      </w:r>
      <w:r w:rsidR="00D20F24" w:rsidRPr="00CE16D2">
        <w:t xml:space="preserve"> water from the mice’s diet for a set perio</w:t>
      </w:r>
      <w:r w:rsidR="000F2E6D" w:rsidRPr="00CE16D2">
        <w:t>d.</w:t>
      </w:r>
    </w:p>
    <w:p w14:paraId="5E52AECB" w14:textId="33314D75" w:rsidR="00D20F24" w:rsidRPr="00CE16D2" w:rsidRDefault="00412A61" w:rsidP="005E34D8">
      <w:pPr>
        <w:ind w:left="720"/>
        <w:jc w:val="both"/>
      </w:pPr>
      <w:r w:rsidRPr="00CE16D2">
        <w:rPr>
          <w:b/>
          <w:bCs/>
        </w:rPr>
        <w:t>B.</w:t>
      </w:r>
      <w:r w:rsidR="00D20F24" w:rsidRPr="00CE16D2">
        <w:t xml:space="preserve"> </w:t>
      </w:r>
      <w:r w:rsidR="00B34769" w:rsidRPr="00CE16D2">
        <w:t>Changing</w:t>
      </w:r>
      <w:r w:rsidR="00D20F24" w:rsidRPr="00CE16D2">
        <w:t xml:space="preserve"> the mice’s diet by adding sugar to their foo</w:t>
      </w:r>
      <w:r w:rsidR="000F2E6D" w:rsidRPr="00CE16D2">
        <w:t>d.</w:t>
      </w:r>
    </w:p>
    <w:p w14:paraId="250883FB" w14:textId="324FDE52" w:rsidR="00D20F24" w:rsidRPr="00CE16D2" w:rsidRDefault="00412A61" w:rsidP="005E34D8">
      <w:pPr>
        <w:ind w:left="720"/>
        <w:jc w:val="both"/>
      </w:pPr>
      <w:r w:rsidRPr="00CE16D2">
        <w:rPr>
          <w:b/>
          <w:bCs/>
        </w:rPr>
        <w:t>C.</w:t>
      </w:r>
      <w:r w:rsidR="00D20F24" w:rsidRPr="00CE16D2">
        <w:t xml:space="preserve"> </w:t>
      </w:r>
      <w:r w:rsidR="00B34769" w:rsidRPr="00CE16D2">
        <w:t>Injecting</w:t>
      </w:r>
      <w:r w:rsidR="00D20F24" w:rsidRPr="00CE16D2">
        <w:t xml:space="preserve"> the mice with a glucose-reducing solution.</w:t>
      </w:r>
    </w:p>
    <w:p w14:paraId="1E2EBB2A" w14:textId="7D72FEE1" w:rsidR="00D20F24" w:rsidRPr="00CE16D2" w:rsidRDefault="00412A61" w:rsidP="005E34D8">
      <w:pPr>
        <w:ind w:left="720"/>
        <w:jc w:val="both"/>
      </w:pPr>
      <w:r w:rsidRPr="00CE16D2">
        <w:rPr>
          <w:b/>
          <w:bCs/>
          <w:u w:val="single"/>
        </w:rPr>
        <w:t>D.</w:t>
      </w:r>
      <w:r w:rsidR="00D20F24" w:rsidRPr="00CE16D2">
        <w:t xml:space="preserve"> </w:t>
      </w:r>
      <w:r w:rsidR="00B34769" w:rsidRPr="00CE16D2">
        <w:t>Adding</w:t>
      </w:r>
      <w:r w:rsidR="00D20F24" w:rsidRPr="00CE16D2">
        <w:t xml:space="preserve"> a chemical to the drinking water of the treated group.</w:t>
      </w:r>
    </w:p>
    <w:p w14:paraId="5C0AE808" w14:textId="02711365" w:rsidR="00D20F24" w:rsidRPr="00CE16D2" w:rsidRDefault="00F27C9D" w:rsidP="005E34D8">
      <w:pPr>
        <w:jc w:val="both"/>
      </w:pPr>
      <w:r w:rsidRPr="00CE16D2">
        <w:rPr>
          <w:b/>
          <w:bCs/>
        </w:rPr>
        <w:t xml:space="preserve">Question </w:t>
      </w:r>
      <w:r w:rsidR="00EE1260">
        <w:rPr>
          <w:b/>
          <w:bCs/>
        </w:rPr>
        <w:t>4</w:t>
      </w:r>
      <w:r w:rsidR="00D20F24" w:rsidRPr="00CE16D2">
        <w:rPr>
          <w:b/>
          <w:bCs/>
        </w:rPr>
        <w:t>0</w:t>
      </w:r>
      <w:r w:rsidRPr="00CE16D2">
        <w:rPr>
          <w:b/>
          <w:bCs/>
        </w:rPr>
        <w:t>:</w:t>
      </w:r>
      <w:r w:rsidRPr="00CE16D2">
        <w:t xml:space="preserve"> </w:t>
      </w:r>
      <w:r w:rsidR="00D20F24" w:rsidRPr="00CE16D2">
        <w:t>Which of the following statements is TRUE according to the passage?</w:t>
      </w:r>
    </w:p>
    <w:p w14:paraId="6F906D4C" w14:textId="3BCD18B9" w:rsidR="00D20F24" w:rsidRPr="00CE16D2" w:rsidRDefault="00412A61" w:rsidP="005E34D8">
      <w:pPr>
        <w:ind w:left="720"/>
        <w:jc w:val="both"/>
      </w:pPr>
      <w:r w:rsidRPr="00CE16D2">
        <w:rPr>
          <w:b/>
          <w:bCs/>
        </w:rPr>
        <w:t>A.</w:t>
      </w:r>
      <w:r w:rsidR="00D20F24" w:rsidRPr="00CE16D2">
        <w:t xml:space="preserve"> Cameron’s research showed that raising maternal blood glucose levels before conception increased the proportion of female offspring in mice.</w:t>
      </w:r>
    </w:p>
    <w:p w14:paraId="12BDEB48" w14:textId="31E3EF04" w:rsidR="00D20F24" w:rsidRPr="00CE16D2" w:rsidRDefault="00412A61" w:rsidP="005E34D8">
      <w:pPr>
        <w:ind w:left="720"/>
        <w:jc w:val="both"/>
      </w:pPr>
      <w:r w:rsidRPr="00CE16D2">
        <w:rPr>
          <w:b/>
          <w:bCs/>
        </w:rPr>
        <w:lastRenderedPageBreak/>
        <w:t>B.</w:t>
      </w:r>
      <w:r w:rsidR="00D20F24" w:rsidRPr="00CE16D2">
        <w:t xml:space="preserve"> Traditional wisdom advises women to consume sweets and chocolates to increase the likelihood of having a male chil</w:t>
      </w:r>
      <w:r w:rsidR="000F2E6D" w:rsidRPr="00CE16D2">
        <w:t>d.</w:t>
      </w:r>
    </w:p>
    <w:p w14:paraId="219746A6" w14:textId="451479B1" w:rsidR="00D20F24" w:rsidRPr="00CE16D2" w:rsidRDefault="00412A61" w:rsidP="005E34D8">
      <w:pPr>
        <w:ind w:left="720"/>
        <w:jc w:val="both"/>
      </w:pPr>
      <w:r w:rsidRPr="00CE16D2">
        <w:rPr>
          <w:b/>
          <w:bCs/>
          <w:u w:val="single"/>
        </w:rPr>
        <w:t>C.</w:t>
      </w:r>
      <w:r w:rsidR="00D20F24" w:rsidRPr="00CE16D2">
        <w:t xml:space="preserve"> In Matthews’ study, women who ate breakfast cereal daily were more likely to have boys than those who ate it less than once a week.</w:t>
      </w:r>
    </w:p>
    <w:p w14:paraId="1A7DECD2" w14:textId="4001B5C7" w:rsidR="00F27C9D" w:rsidRPr="00CE16D2" w:rsidRDefault="00412A61" w:rsidP="005E34D8">
      <w:pPr>
        <w:ind w:left="720"/>
        <w:jc w:val="both"/>
      </w:pPr>
      <w:r w:rsidRPr="00CE16D2">
        <w:rPr>
          <w:b/>
          <w:bCs/>
        </w:rPr>
        <w:t>D.</w:t>
      </w:r>
      <w:r w:rsidR="00D20F24" w:rsidRPr="00CE16D2">
        <w:t xml:space="preserve"> In the UK, the proportion of male births has increased due to higher breakfast consumption among women.</w:t>
      </w:r>
    </w:p>
    <w:p w14:paraId="75A07D0A" w14:textId="27363E25" w:rsidR="0086429B" w:rsidRPr="00CE16D2" w:rsidRDefault="0086429B" w:rsidP="005E34D8">
      <w:pPr>
        <w:jc w:val="both"/>
      </w:pPr>
      <w:r w:rsidRPr="00CE16D2">
        <w:rPr>
          <w:b/>
          <w:bCs/>
        </w:rPr>
        <w:t xml:space="preserve">Question </w:t>
      </w:r>
      <w:r w:rsidR="00EE1260">
        <w:rPr>
          <w:b/>
          <w:bCs/>
        </w:rPr>
        <w:t>4</w:t>
      </w:r>
      <w:r w:rsidRPr="00CE16D2">
        <w:rPr>
          <w:b/>
          <w:bCs/>
        </w:rPr>
        <w:t>1:</w:t>
      </w:r>
      <w:r w:rsidRPr="00CE16D2">
        <w:t xml:space="preserve"> </w:t>
      </w:r>
      <w:r w:rsidR="00017101" w:rsidRPr="00CE16D2">
        <w:t>The phrase “</w:t>
      </w:r>
      <w:r w:rsidR="00017101" w:rsidRPr="00CE16D2">
        <w:rPr>
          <w:b/>
          <w:bCs/>
        </w:rPr>
        <w:t>this interpretation</w:t>
      </w:r>
      <w:r w:rsidR="00017101" w:rsidRPr="00CE16D2">
        <w:t>” in paragraph 3 refers to _____.</w:t>
      </w:r>
    </w:p>
    <w:p w14:paraId="1430039A" w14:textId="44A02591" w:rsidR="00301AEF" w:rsidRPr="00CE16D2" w:rsidRDefault="00412A61" w:rsidP="005E34D8">
      <w:pPr>
        <w:ind w:left="720"/>
        <w:jc w:val="both"/>
      </w:pPr>
      <w:r w:rsidRPr="00CE16D2">
        <w:rPr>
          <w:b/>
          <w:bCs/>
          <w:u w:val="single"/>
        </w:rPr>
        <w:t>A.</w:t>
      </w:r>
      <w:r w:rsidR="00301AEF" w:rsidRPr="00CE16D2">
        <w:t xml:space="preserve"> The idea that lower maternal glucose levels increase the likelihood of giving birth to female offspring.</w:t>
      </w:r>
    </w:p>
    <w:p w14:paraId="1106E5EB" w14:textId="37FB9D5A" w:rsidR="00301AEF" w:rsidRPr="00CE16D2" w:rsidRDefault="00412A61" w:rsidP="005E34D8">
      <w:pPr>
        <w:ind w:left="720"/>
        <w:jc w:val="both"/>
      </w:pPr>
      <w:r w:rsidRPr="00CE16D2">
        <w:rPr>
          <w:b/>
          <w:bCs/>
        </w:rPr>
        <w:t>B.</w:t>
      </w:r>
      <w:r w:rsidR="00301AEF" w:rsidRPr="00CE16D2">
        <w:t xml:space="preserve"> The belief that traditional dietary practices determine whether families prefer sons or daughters.</w:t>
      </w:r>
    </w:p>
    <w:p w14:paraId="50AF19F9" w14:textId="70224D9A" w:rsidR="00301AEF" w:rsidRPr="00CE16D2" w:rsidRDefault="00412A61" w:rsidP="005E34D8">
      <w:pPr>
        <w:ind w:left="720"/>
        <w:jc w:val="both"/>
      </w:pPr>
      <w:r w:rsidRPr="00CE16D2">
        <w:rPr>
          <w:b/>
          <w:bCs/>
        </w:rPr>
        <w:t>C.</w:t>
      </w:r>
      <w:r w:rsidR="00301AEF" w:rsidRPr="00CE16D2">
        <w:t xml:space="preserve"> The assumption that paternal genetic factors are solely responsible for determining a child’s gender.</w:t>
      </w:r>
    </w:p>
    <w:p w14:paraId="35528A8A" w14:textId="5F405571" w:rsidR="00301AEF" w:rsidRPr="00CE16D2" w:rsidRDefault="00412A61" w:rsidP="005E34D8">
      <w:pPr>
        <w:ind w:left="720"/>
        <w:jc w:val="both"/>
      </w:pPr>
      <w:r w:rsidRPr="00CE16D2">
        <w:rPr>
          <w:b/>
          <w:bCs/>
        </w:rPr>
        <w:t>D.</w:t>
      </w:r>
      <w:r w:rsidR="00301AEF" w:rsidRPr="00CE16D2">
        <w:t xml:space="preserve"> The hypothesis that consuming sweet and salty foods can improve overall maternal health before conception.</w:t>
      </w:r>
    </w:p>
    <w:p w14:paraId="10F8A192" w14:textId="3FBFC1C1" w:rsidR="00D83F61" w:rsidRPr="00CE16D2" w:rsidRDefault="00D83F61" w:rsidP="005E34D8">
      <w:pPr>
        <w:jc w:val="both"/>
      </w:pPr>
      <w:r w:rsidRPr="00CE16D2">
        <w:rPr>
          <w:b/>
          <w:bCs/>
        </w:rPr>
        <w:t xml:space="preserve">Question </w:t>
      </w:r>
      <w:r w:rsidR="00EE1260">
        <w:rPr>
          <w:b/>
          <w:bCs/>
        </w:rPr>
        <w:t>4</w:t>
      </w:r>
      <w:r w:rsidRPr="00CE16D2">
        <w:rPr>
          <w:b/>
          <w:bCs/>
        </w:rPr>
        <w:t>2:</w:t>
      </w:r>
      <w:r w:rsidRPr="00CE16D2">
        <w:t xml:space="preserve"> </w:t>
      </w:r>
      <w:r w:rsidR="00167650" w:rsidRPr="00CE16D2">
        <w:t xml:space="preserve">Which of the following best paraphrases </w:t>
      </w:r>
      <w:r w:rsidR="00657C68" w:rsidRPr="00CE16D2">
        <w:t>the underlined sentence in paragraph 4?</w:t>
      </w:r>
    </w:p>
    <w:p w14:paraId="63DF76F5" w14:textId="51296574" w:rsidR="00180AE8" w:rsidRPr="00CE16D2" w:rsidRDefault="00412A61" w:rsidP="005E34D8">
      <w:pPr>
        <w:ind w:left="720"/>
        <w:jc w:val="both"/>
      </w:pPr>
      <w:r w:rsidRPr="00CE16D2">
        <w:rPr>
          <w:b/>
          <w:bCs/>
          <w:u w:val="single"/>
        </w:rPr>
        <w:t>A.</w:t>
      </w:r>
      <w:r w:rsidR="00180AE8" w:rsidRPr="00CE16D2">
        <w:t xml:space="preserve"> Similar patterns occur among mammals like horses and cattle, where plentiful food supplies are linked to a higher number of male offspring.</w:t>
      </w:r>
    </w:p>
    <w:p w14:paraId="0EE38D1E" w14:textId="361EE5C1" w:rsidR="00180AE8" w:rsidRPr="00CE16D2" w:rsidRDefault="00412A61" w:rsidP="005E34D8">
      <w:pPr>
        <w:ind w:left="720"/>
        <w:jc w:val="both"/>
      </w:pPr>
      <w:r w:rsidRPr="00CE16D2">
        <w:rPr>
          <w:b/>
          <w:bCs/>
        </w:rPr>
        <w:t>B.</w:t>
      </w:r>
      <w:r w:rsidR="00180AE8" w:rsidRPr="00CE16D2">
        <w:t xml:space="preserve"> Other mammals, including horses and cattle, have shown little clear link between nutrition levels and the ratio of male to female births.</w:t>
      </w:r>
    </w:p>
    <w:p w14:paraId="4AA971E5" w14:textId="23BF130A" w:rsidR="00180AE8" w:rsidRPr="00CE16D2" w:rsidRDefault="00412A61" w:rsidP="005E34D8">
      <w:pPr>
        <w:ind w:left="720"/>
        <w:jc w:val="both"/>
      </w:pPr>
      <w:r w:rsidRPr="00CE16D2">
        <w:rPr>
          <w:b/>
          <w:bCs/>
        </w:rPr>
        <w:t>C.</w:t>
      </w:r>
      <w:r w:rsidR="00180AE8" w:rsidRPr="00CE16D2">
        <w:t xml:space="preserve"> Horses and cattle differ from other mammals in that their </w:t>
      </w:r>
      <w:r w:rsidR="008C3F42" w:rsidRPr="00CE16D2">
        <w:t xml:space="preserve">male </w:t>
      </w:r>
      <w:r w:rsidR="00180AE8" w:rsidRPr="00CE16D2">
        <w:t xml:space="preserve">offspring ratios remain </w:t>
      </w:r>
      <w:r w:rsidR="004E496C" w:rsidRPr="00CE16D2">
        <w:t xml:space="preserve">high </w:t>
      </w:r>
      <w:r w:rsidR="00180AE8" w:rsidRPr="00CE16D2">
        <w:t>regardless of food availability.</w:t>
      </w:r>
    </w:p>
    <w:p w14:paraId="1C0E83A1" w14:textId="1807D28F" w:rsidR="00180AE8" w:rsidRPr="00CE16D2" w:rsidRDefault="00412A61" w:rsidP="005E34D8">
      <w:pPr>
        <w:ind w:left="720"/>
        <w:jc w:val="both"/>
      </w:pPr>
      <w:r w:rsidRPr="00CE16D2">
        <w:rPr>
          <w:b/>
          <w:bCs/>
        </w:rPr>
        <w:t>D.</w:t>
      </w:r>
      <w:r w:rsidR="00180AE8" w:rsidRPr="00CE16D2">
        <w:t xml:space="preserve"> </w:t>
      </w:r>
      <w:r w:rsidR="002A3359" w:rsidRPr="00CE16D2">
        <w:t xml:space="preserve">Research on mammals such as horses and cattle </w:t>
      </w:r>
      <w:proofErr w:type="gramStart"/>
      <w:r w:rsidR="002A3359" w:rsidRPr="00CE16D2">
        <w:t>indicates</w:t>
      </w:r>
      <w:proofErr w:type="gramEnd"/>
      <w:r w:rsidR="002A3359" w:rsidRPr="00CE16D2">
        <w:t xml:space="preserve"> that female births tend to increase considerably when access to food and energy resources is plentiful.</w:t>
      </w:r>
    </w:p>
    <w:p w14:paraId="44DDFD72" w14:textId="4C81C6F9" w:rsidR="00D83F61" w:rsidRPr="00CE16D2" w:rsidRDefault="002E72E1" w:rsidP="005E34D8">
      <w:pPr>
        <w:jc w:val="both"/>
      </w:pPr>
      <w:r w:rsidRPr="00CE16D2">
        <w:rPr>
          <w:b/>
          <w:bCs/>
        </w:rPr>
        <w:t xml:space="preserve">Question </w:t>
      </w:r>
      <w:r w:rsidR="00EE1260">
        <w:rPr>
          <w:b/>
          <w:bCs/>
        </w:rPr>
        <w:t>4</w:t>
      </w:r>
      <w:r w:rsidRPr="00CE16D2">
        <w:rPr>
          <w:b/>
          <w:bCs/>
        </w:rPr>
        <w:t>3:</w:t>
      </w:r>
      <w:r w:rsidRPr="00CE16D2">
        <w:t xml:space="preserve"> </w:t>
      </w:r>
      <w:r w:rsidR="00D83F61" w:rsidRPr="00CE16D2">
        <w:t>What can be inferred from the passage about the relationship between maternal nutrition and evolutionary patterns of reproduction?</w:t>
      </w:r>
    </w:p>
    <w:p w14:paraId="1350DE1A" w14:textId="143AFF4B" w:rsidR="00D83F61" w:rsidRPr="00CE16D2" w:rsidRDefault="00412A61" w:rsidP="005E34D8">
      <w:pPr>
        <w:ind w:left="720"/>
        <w:jc w:val="both"/>
      </w:pPr>
      <w:r w:rsidRPr="00CE16D2">
        <w:rPr>
          <w:b/>
          <w:bCs/>
        </w:rPr>
        <w:t>A.</w:t>
      </w:r>
      <w:r w:rsidR="00D83F61" w:rsidRPr="00CE16D2">
        <w:t xml:space="preserve"> Nutritional abundance historically ensured that both male and female offspring had equal chances of survival.</w:t>
      </w:r>
    </w:p>
    <w:p w14:paraId="20653D33" w14:textId="535692AD" w:rsidR="00D83F61" w:rsidRPr="00CE16D2" w:rsidRDefault="00412A61" w:rsidP="005E34D8">
      <w:pPr>
        <w:ind w:left="720"/>
        <w:jc w:val="both"/>
      </w:pPr>
      <w:r w:rsidRPr="00CE16D2">
        <w:rPr>
          <w:b/>
          <w:bCs/>
          <w:u w:val="single"/>
        </w:rPr>
        <w:t>B.</w:t>
      </w:r>
      <w:r w:rsidR="00D83F61" w:rsidRPr="00CE16D2">
        <w:t xml:space="preserve"> Maternal energy intake may act as an evolutionary signal that subtly influences the likelihood of conceiving males or females.</w:t>
      </w:r>
    </w:p>
    <w:p w14:paraId="66E99861" w14:textId="5AB2EC03" w:rsidR="00D83F61" w:rsidRPr="00CE16D2" w:rsidRDefault="00412A61" w:rsidP="005E34D8">
      <w:pPr>
        <w:ind w:left="720"/>
        <w:jc w:val="both"/>
      </w:pPr>
      <w:r w:rsidRPr="00CE16D2">
        <w:rPr>
          <w:b/>
          <w:bCs/>
        </w:rPr>
        <w:t>C.</w:t>
      </w:r>
      <w:r w:rsidR="00D83F61" w:rsidRPr="00CE16D2">
        <w:t xml:space="preserve"> Evolutionary theory suggests that female births increase during abundance because mothers are biologically stronger under such conditions.</w:t>
      </w:r>
    </w:p>
    <w:p w14:paraId="011A61A9" w14:textId="598E66A8" w:rsidR="002E72E1" w:rsidRPr="00CE16D2" w:rsidRDefault="00412A61" w:rsidP="005E34D8">
      <w:pPr>
        <w:ind w:left="720"/>
        <w:jc w:val="both"/>
      </w:pPr>
      <w:r w:rsidRPr="00CE16D2">
        <w:rPr>
          <w:b/>
          <w:bCs/>
        </w:rPr>
        <w:t>D.</w:t>
      </w:r>
      <w:r w:rsidR="00D83F61" w:rsidRPr="00CE16D2">
        <w:t xml:space="preserve"> The decline in male births in modern societies is mainly due to changes in paternal rather than maternal dietary habits.</w:t>
      </w:r>
    </w:p>
    <w:p w14:paraId="7B711BC9" w14:textId="0B23FBD3" w:rsidR="009273D9" w:rsidRPr="00CE16D2" w:rsidRDefault="009273D9" w:rsidP="005E34D8">
      <w:pPr>
        <w:jc w:val="both"/>
      </w:pPr>
      <w:r w:rsidRPr="00CE16D2">
        <w:rPr>
          <w:b/>
          <w:bCs/>
        </w:rPr>
        <w:t xml:space="preserve">Question </w:t>
      </w:r>
      <w:r w:rsidR="00EE1260">
        <w:rPr>
          <w:b/>
          <w:bCs/>
        </w:rPr>
        <w:t>4</w:t>
      </w:r>
      <w:r w:rsidRPr="00CE16D2">
        <w:rPr>
          <w:b/>
          <w:bCs/>
        </w:rPr>
        <w:t>4:</w:t>
      </w:r>
      <w:r w:rsidRPr="00CE16D2">
        <w:t xml:space="preserve"> Where in this passage does the following sentence best fit?</w:t>
      </w:r>
    </w:p>
    <w:p w14:paraId="0F6527D3" w14:textId="1100F3D0" w:rsidR="009273D9" w:rsidRPr="00CE16D2" w:rsidRDefault="009273D9" w:rsidP="005E34D8">
      <w:pPr>
        <w:jc w:val="both"/>
        <w:rPr>
          <w:b/>
          <w:bCs/>
        </w:rPr>
      </w:pPr>
      <w:r w:rsidRPr="00CE16D2">
        <w:rPr>
          <w:b/>
          <w:bCs/>
        </w:rPr>
        <w:t>“Such findings may illuminate the gradual decline in male births documented in several Western nations.”</w:t>
      </w:r>
    </w:p>
    <w:p w14:paraId="34CD629C" w14:textId="2ACA6BFE" w:rsidR="009273D9" w:rsidRPr="00CE16D2" w:rsidRDefault="00412A61" w:rsidP="005E34D8">
      <w:pPr>
        <w:ind w:firstLine="720"/>
        <w:jc w:val="both"/>
      </w:pPr>
      <w:r w:rsidRPr="00CE16D2">
        <w:rPr>
          <w:b/>
          <w:bCs/>
        </w:rPr>
        <w:t>A.</w:t>
      </w:r>
      <w:r w:rsidR="009273D9" w:rsidRPr="00CE16D2">
        <w:t xml:space="preserve"> [I]</w:t>
      </w:r>
      <w:r w:rsidR="009273D9" w:rsidRPr="00CE16D2">
        <w:tab/>
      </w:r>
      <w:r w:rsidR="009273D9" w:rsidRPr="00CE16D2">
        <w:tab/>
      </w:r>
      <w:r w:rsidR="009273D9" w:rsidRPr="00CE16D2">
        <w:tab/>
      </w:r>
      <w:r w:rsidRPr="00CE16D2">
        <w:rPr>
          <w:b/>
          <w:bCs/>
        </w:rPr>
        <w:t>B.</w:t>
      </w:r>
      <w:r w:rsidR="009273D9" w:rsidRPr="00CE16D2">
        <w:t xml:space="preserve"> [II]</w:t>
      </w:r>
      <w:r w:rsidR="009273D9" w:rsidRPr="00CE16D2">
        <w:tab/>
      </w:r>
      <w:r w:rsidR="009273D9" w:rsidRPr="00CE16D2">
        <w:tab/>
      </w:r>
      <w:r w:rsidR="009273D9" w:rsidRPr="00CE16D2">
        <w:tab/>
      </w:r>
      <w:r w:rsidRPr="00CE16D2">
        <w:rPr>
          <w:b/>
          <w:bCs/>
          <w:u w:val="single"/>
        </w:rPr>
        <w:t>C.</w:t>
      </w:r>
      <w:r w:rsidR="009273D9" w:rsidRPr="00CE16D2">
        <w:t xml:space="preserve"> [III]</w:t>
      </w:r>
      <w:r w:rsidR="009273D9" w:rsidRPr="00CE16D2">
        <w:tab/>
      </w:r>
      <w:r w:rsidR="009273D9" w:rsidRPr="00CE16D2">
        <w:tab/>
      </w:r>
      <w:r w:rsidR="009273D9" w:rsidRPr="00CE16D2">
        <w:tab/>
      </w:r>
      <w:r w:rsidRPr="00CE16D2">
        <w:rPr>
          <w:b/>
          <w:bCs/>
        </w:rPr>
        <w:t>D.</w:t>
      </w:r>
      <w:r w:rsidR="009273D9" w:rsidRPr="00CE16D2">
        <w:t xml:space="preserve"> [IV]</w:t>
      </w:r>
    </w:p>
    <w:p w14:paraId="5A4C3789" w14:textId="25B26076" w:rsidR="000435A2" w:rsidRPr="00CE16D2" w:rsidRDefault="00C67245" w:rsidP="005E34D8">
      <w:pPr>
        <w:jc w:val="both"/>
      </w:pPr>
      <w:r w:rsidRPr="00CE16D2">
        <w:rPr>
          <w:b/>
          <w:bCs/>
        </w:rPr>
        <w:t xml:space="preserve">Question </w:t>
      </w:r>
      <w:r w:rsidR="00EE1260">
        <w:rPr>
          <w:b/>
          <w:bCs/>
        </w:rPr>
        <w:t>4</w:t>
      </w:r>
      <w:r w:rsidR="000435A2" w:rsidRPr="00CE16D2">
        <w:rPr>
          <w:b/>
          <w:bCs/>
        </w:rPr>
        <w:t>5:</w:t>
      </w:r>
      <w:r w:rsidR="000435A2" w:rsidRPr="00CE16D2">
        <w:t xml:space="preserve"> Which of the following best expresses the main idea of the passage?</w:t>
      </w:r>
    </w:p>
    <w:p w14:paraId="38FB708A" w14:textId="04FD6229" w:rsidR="000435A2" w:rsidRPr="00CE16D2" w:rsidRDefault="00412A61" w:rsidP="005E34D8">
      <w:pPr>
        <w:ind w:left="720"/>
        <w:jc w:val="both"/>
      </w:pPr>
      <w:r w:rsidRPr="00CE16D2">
        <w:rPr>
          <w:b/>
          <w:bCs/>
        </w:rPr>
        <w:t>A.</w:t>
      </w:r>
      <w:r w:rsidR="000435A2" w:rsidRPr="00CE16D2">
        <w:t xml:space="preserve"> Scientific studies have shown that pre-conception diets can decisively control a baby’s gender.</w:t>
      </w:r>
    </w:p>
    <w:p w14:paraId="21193BF2" w14:textId="639AA82E" w:rsidR="000435A2" w:rsidRPr="00CE16D2" w:rsidRDefault="00412A61" w:rsidP="005E34D8">
      <w:pPr>
        <w:ind w:left="720"/>
        <w:jc w:val="both"/>
      </w:pPr>
      <w:r w:rsidRPr="00CE16D2">
        <w:rPr>
          <w:b/>
          <w:bCs/>
        </w:rPr>
        <w:t>B.</w:t>
      </w:r>
      <w:r w:rsidR="000435A2" w:rsidRPr="00CE16D2">
        <w:t xml:space="preserve"> Cultural expectations and family traditions strongly influence gender preferences worldwide.</w:t>
      </w:r>
    </w:p>
    <w:p w14:paraId="601D7646" w14:textId="511F2E39" w:rsidR="000435A2" w:rsidRPr="00CE16D2" w:rsidRDefault="00412A61" w:rsidP="005E34D8">
      <w:pPr>
        <w:ind w:left="720"/>
        <w:jc w:val="both"/>
      </w:pPr>
      <w:r w:rsidRPr="00CE16D2">
        <w:rPr>
          <w:b/>
          <w:bCs/>
          <w:u w:val="single"/>
        </w:rPr>
        <w:t>C.</w:t>
      </w:r>
      <w:r w:rsidR="000435A2" w:rsidRPr="00CE16D2">
        <w:t xml:space="preserve"> Maternal </w:t>
      </w:r>
      <w:r w:rsidR="007C3286" w:rsidRPr="00CE16D2">
        <w:t>diet</w:t>
      </w:r>
      <w:r w:rsidR="000435A2" w:rsidRPr="00CE16D2">
        <w:t xml:space="preserve"> may affect a child’s sex</w:t>
      </w:r>
      <w:r w:rsidR="007C3286" w:rsidRPr="00CE16D2">
        <w:t>,</w:t>
      </w:r>
      <w:r w:rsidR="000435A2" w:rsidRPr="00CE16D2">
        <w:t xml:space="preserve"> </w:t>
      </w:r>
      <w:r w:rsidR="007C3286" w:rsidRPr="00CE16D2">
        <w:t>reflecting evolutionary patterns in birth ratios.</w:t>
      </w:r>
    </w:p>
    <w:p w14:paraId="5E36C3F4" w14:textId="6913FC65" w:rsidR="00C67245" w:rsidRPr="00CE16D2" w:rsidRDefault="00412A61" w:rsidP="005E34D8">
      <w:pPr>
        <w:ind w:left="720"/>
        <w:jc w:val="both"/>
      </w:pPr>
      <w:r w:rsidRPr="00CE16D2">
        <w:rPr>
          <w:b/>
          <w:bCs/>
        </w:rPr>
        <w:t>D.</w:t>
      </w:r>
      <w:r w:rsidR="000435A2" w:rsidRPr="00CE16D2">
        <w:t xml:space="preserve"> Recent dietary changes in Western societies have led to fewer male births overall.</w:t>
      </w:r>
    </w:p>
    <w:p w14:paraId="58EE107D" w14:textId="48F88EBF" w:rsidR="0062004D" w:rsidRPr="00CE16D2" w:rsidRDefault="002D5E30" w:rsidP="005E34D8">
      <w:pPr>
        <w:pStyle w:val="Normal0"/>
        <w:contextualSpacing/>
        <w:jc w:val="both"/>
        <w:rPr>
          <w:rFonts w:hint="default"/>
          <w:b/>
          <w:iCs/>
          <w:szCs w:val="24"/>
          <w:lang w:eastAsia="zh-CN"/>
        </w:rPr>
      </w:pPr>
      <w:r w:rsidRPr="00CE16D2">
        <w:rPr>
          <w:rFonts w:hint="default"/>
          <w:b/>
          <w:iCs/>
          <w:szCs w:val="24"/>
          <w:lang w:eastAsia="zh-CN"/>
        </w:rPr>
        <w:t>Mark the letter A, B, C, or D on your answer sheet to indicate the correct arrangement of the sentences to make a meaningful</w:t>
      </w:r>
      <w:r w:rsidR="007510D2" w:rsidRPr="00CE16D2">
        <w:rPr>
          <w:rFonts w:hint="default"/>
          <w:b/>
          <w:iCs/>
          <w:szCs w:val="24"/>
          <w:lang w:eastAsia="zh-CN"/>
        </w:rPr>
        <w:t xml:space="preserve"> </w:t>
      </w:r>
      <w:r w:rsidR="00795BAC" w:rsidRPr="00CE16D2">
        <w:rPr>
          <w:rFonts w:hint="default"/>
          <w:b/>
          <w:iCs/>
          <w:szCs w:val="24"/>
          <w:lang w:eastAsia="zh-CN"/>
        </w:rPr>
        <w:t>exchange</w:t>
      </w:r>
      <w:r w:rsidR="007510D2" w:rsidRPr="00CE16D2">
        <w:rPr>
          <w:rFonts w:hint="default"/>
          <w:b/>
          <w:iCs/>
          <w:szCs w:val="24"/>
          <w:lang w:eastAsia="zh-CN"/>
        </w:rPr>
        <w:t>/</w:t>
      </w:r>
      <w:r w:rsidRPr="00CE16D2">
        <w:rPr>
          <w:rFonts w:hint="default"/>
          <w:b/>
          <w:iCs/>
          <w:szCs w:val="24"/>
          <w:lang w:eastAsia="zh-CN"/>
        </w:rPr>
        <w:t xml:space="preserve"> paragraph/</w:t>
      </w:r>
      <w:r w:rsidR="007510D2" w:rsidRPr="00CE16D2">
        <w:rPr>
          <w:rFonts w:hint="default"/>
          <w:b/>
          <w:iCs/>
          <w:szCs w:val="24"/>
          <w:lang w:eastAsia="zh-CN"/>
        </w:rPr>
        <w:t xml:space="preserve"> </w:t>
      </w:r>
      <w:r w:rsidRPr="00CE16D2">
        <w:rPr>
          <w:rFonts w:hint="default"/>
          <w:b/>
          <w:iCs/>
          <w:szCs w:val="24"/>
          <w:lang w:eastAsia="zh-CN"/>
        </w:rPr>
        <w:t>letter in each of the questions.</w:t>
      </w:r>
      <w:r w:rsidR="00795BAC" w:rsidRPr="00CE16D2">
        <w:rPr>
          <w:rFonts w:hint="default"/>
          <w:b/>
          <w:iCs/>
          <w:szCs w:val="24"/>
          <w:lang w:eastAsia="zh-CN"/>
        </w:rPr>
        <w:t xml:space="preserve"> </w:t>
      </w:r>
    </w:p>
    <w:p w14:paraId="7B582365" w14:textId="63016B9A" w:rsidR="005A2F18" w:rsidRPr="00CE16D2" w:rsidRDefault="005A2F18" w:rsidP="005E34D8">
      <w:pPr>
        <w:pStyle w:val="Normal0"/>
        <w:tabs>
          <w:tab w:val="left" w:pos="284"/>
        </w:tabs>
        <w:jc w:val="both"/>
        <w:rPr>
          <w:rFonts w:hint="default"/>
          <w:szCs w:val="24"/>
          <w:lang w:val="vi-VN" w:eastAsia="zh-CN"/>
        </w:rPr>
      </w:pPr>
      <w:r w:rsidRPr="00CE16D2">
        <w:rPr>
          <w:rFonts w:eastAsia="Times New Roman" w:hint="default"/>
          <w:b/>
          <w:szCs w:val="24"/>
        </w:rPr>
        <w:t xml:space="preserve">Question </w:t>
      </w:r>
      <w:r w:rsidR="00EE1260">
        <w:rPr>
          <w:rFonts w:eastAsia="Times New Roman" w:hint="default"/>
          <w:b/>
          <w:szCs w:val="24"/>
        </w:rPr>
        <w:t>4</w:t>
      </w:r>
      <w:r w:rsidRPr="00CE16D2">
        <w:rPr>
          <w:rFonts w:eastAsia="Times New Roman" w:hint="default"/>
          <w:b/>
          <w:szCs w:val="24"/>
        </w:rPr>
        <w:t xml:space="preserve">6. </w:t>
      </w:r>
    </w:p>
    <w:p w14:paraId="7FB41162" w14:textId="600FDD43" w:rsidR="006A50B7" w:rsidRPr="00CE16D2" w:rsidRDefault="00A94C8E" w:rsidP="005E34D8">
      <w:pPr>
        <w:tabs>
          <w:tab w:val="left" w:pos="6747"/>
        </w:tabs>
        <w:ind w:left="720"/>
        <w:jc w:val="both"/>
      </w:pPr>
      <w:r w:rsidRPr="00CE16D2">
        <w:t>a</w:t>
      </w:r>
      <w:r w:rsidR="00412A61" w:rsidRPr="00CE16D2">
        <w:t>.</w:t>
      </w:r>
      <w:r w:rsidR="006A50B7" w:rsidRPr="00CE16D2">
        <w:t xml:space="preserve"> I want to stop relying on my parents so much.</w:t>
      </w:r>
    </w:p>
    <w:p w14:paraId="3A0BE7F8" w14:textId="6180455A" w:rsidR="006A50B7" w:rsidRPr="00CE16D2" w:rsidRDefault="00A94C8E" w:rsidP="005E34D8">
      <w:pPr>
        <w:tabs>
          <w:tab w:val="left" w:pos="6747"/>
        </w:tabs>
        <w:ind w:left="720"/>
        <w:jc w:val="both"/>
      </w:pPr>
      <w:r w:rsidRPr="00CE16D2">
        <w:t>b</w:t>
      </w:r>
      <w:r w:rsidR="00412A61" w:rsidRPr="00CE16D2">
        <w:t>.</w:t>
      </w:r>
      <w:r w:rsidR="006A50B7" w:rsidRPr="00CE16D2">
        <w:t xml:space="preserve"> That’s a big step! What made you decide that?</w:t>
      </w:r>
    </w:p>
    <w:p w14:paraId="75CEE93C" w14:textId="188DDF67" w:rsidR="006A50B7" w:rsidRPr="00CE16D2" w:rsidRDefault="00A94C8E" w:rsidP="005E34D8">
      <w:pPr>
        <w:tabs>
          <w:tab w:val="left" w:pos="6747"/>
        </w:tabs>
        <w:ind w:left="720"/>
        <w:jc w:val="both"/>
      </w:pPr>
      <w:r w:rsidRPr="00CE16D2">
        <w:t>c</w:t>
      </w:r>
      <w:r w:rsidR="00412A61" w:rsidRPr="00CE16D2">
        <w:t>.</w:t>
      </w:r>
      <w:r w:rsidR="006A50B7" w:rsidRPr="00CE16D2">
        <w:t xml:space="preserve"> Good for you. It’ll teach you responsibility and time management.</w:t>
      </w:r>
    </w:p>
    <w:p w14:paraId="1DD6A254" w14:textId="06528130" w:rsidR="006A50B7" w:rsidRPr="00CE16D2" w:rsidRDefault="00A94C8E" w:rsidP="005E34D8">
      <w:pPr>
        <w:tabs>
          <w:tab w:val="left" w:pos="6747"/>
        </w:tabs>
        <w:ind w:left="720"/>
        <w:jc w:val="both"/>
      </w:pPr>
      <w:r w:rsidRPr="00CE16D2">
        <w:t>d</w:t>
      </w:r>
      <w:r w:rsidR="00412A61" w:rsidRPr="00CE16D2">
        <w:t>.</w:t>
      </w:r>
      <w:r w:rsidR="006A50B7" w:rsidRPr="00CE16D2">
        <w:t xml:space="preserve"> I’ve decided to get a part-time job this semester.</w:t>
      </w:r>
    </w:p>
    <w:p w14:paraId="4E1E29FC" w14:textId="7C7BC1BB" w:rsidR="006A50B7" w:rsidRPr="00CE16D2" w:rsidRDefault="006A50B7" w:rsidP="005E34D8">
      <w:pPr>
        <w:tabs>
          <w:tab w:val="left" w:pos="6747"/>
        </w:tabs>
        <w:ind w:left="720"/>
        <w:jc w:val="both"/>
      </w:pPr>
      <w:r w:rsidRPr="00CE16D2">
        <w:t>e. Exactly. I know it won’t be easy, but I think it’s worth it.</w:t>
      </w:r>
    </w:p>
    <w:p w14:paraId="0D6A5AE1" w14:textId="4F17C865" w:rsidR="005A2F18" w:rsidRPr="00CE16D2" w:rsidRDefault="00412A61" w:rsidP="005E34D8">
      <w:pPr>
        <w:tabs>
          <w:tab w:val="left" w:pos="0"/>
        </w:tabs>
        <w:jc w:val="both"/>
      </w:pPr>
      <w:r w:rsidRPr="00CE16D2">
        <w:rPr>
          <w:b/>
          <w:bCs/>
        </w:rPr>
        <w:t>A.</w:t>
      </w:r>
      <w:r w:rsidR="006A50B7" w:rsidRPr="00CE16D2">
        <w:t xml:space="preserve"> b-d-a-c-e</w:t>
      </w:r>
      <w:r w:rsidR="006A50B7" w:rsidRPr="00CE16D2">
        <w:tab/>
      </w:r>
      <w:r w:rsidR="006A50B7" w:rsidRPr="00CE16D2">
        <w:tab/>
      </w:r>
      <w:r w:rsidRPr="00CE16D2">
        <w:rPr>
          <w:b/>
          <w:bCs/>
          <w:u w:val="single"/>
        </w:rPr>
        <w:t>B.</w:t>
      </w:r>
      <w:r w:rsidR="006A50B7" w:rsidRPr="00CE16D2">
        <w:t xml:space="preserve"> d-b-a-c-e</w:t>
      </w:r>
      <w:r w:rsidR="006A50B7" w:rsidRPr="00CE16D2">
        <w:tab/>
      </w:r>
      <w:r w:rsidR="006A50B7" w:rsidRPr="00CE16D2">
        <w:tab/>
      </w:r>
      <w:r w:rsidRPr="00CE16D2">
        <w:rPr>
          <w:b/>
          <w:bCs/>
        </w:rPr>
        <w:t>C.</w:t>
      </w:r>
      <w:r w:rsidR="006A50B7" w:rsidRPr="00CE16D2">
        <w:t xml:space="preserve"> d-a-b-c-e</w:t>
      </w:r>
      <w:r w:rsidR="006A50B7" w:rsidRPr="00CE16D2">
        <w:tab/>
      </w:r>
      <w:r w:rsidR="006A50B7" w:rsidRPr="00CE16D2">
        <w:tab/>
      </w:r>
      <w:r w:rsidRPr="00CE16D2">
        <w:rPr>
          <w:b/>
          <w:bCs/>
        </w:rPr>
        <w:t>D.</w:t>
      </w:r>
      <w:r w:rsidR="006A50B7" w:rsidRPr="00CE16D2">
        <w:t xml:space="preserve"> a-d-b-c-e</w:t>
      </w:r>
    </w:p>
    <w:p w14:paraId="086DE789" w14:textId="6D592076" w:rsidR="005A2F18" w:rsidRPr="00CE16D2" w:rsidRDefault="005A2F18" w:rsidP="005E34D8">
      <w:pPr>
        <w:pStyle w:val="Normal0"/>
        <w:tabs>
          <w:tab w:val="left" w:pos="284"/>
        </w:tabs>
        <w:jc w:val="both"/>
        <w:rPr>
          <w:rFonts w:hint="default"/>
          <w:szCs w:val="24"/>
          <w:lang w:val="vi-VN" w:eastAsia="zh-CN"/>
        </w:rPr>
      </w:pPr>
      <w:r w:rsidRPr="00CE16D2">
        <w:rPr>
          <w:rFonts w:eastAsia="Times New Roman" w:hint="default"/>
          <w:b/>
          <w:szCs w:val="24"/>
        </w:rPr>
        <w:t xml:space="preserve">Question </w:t>
      </w:r>
      <w:r w:rsidR="00EE1260">
        <w:rPr>
          <w:rFonts w:eastAsia="Times New Roman" w:hint="default"/>
          <w:b/>
          <w:szCs w:val="24"/>
        </w:rPr>
        <w:t>4</w:t>
      </w:r>
      <w:r w:rsidRPr="00CE16D2">
        <w:rPr>
          <w:rFonts w:eastAsia="Times New Roman" w:hint="default"/>
          <w:b/>
          <w:szCs w:val="24"/>
        </w:rPr>
        <w:t xml:space="preserve">7. </w:t>
      </w:r>
    </w:p>
    <w:p w14:paraId="770DE8BC" w14:textId="66986E4E" w:rsidR="00090F49" w:rsidRPr="00CE16D2" w:rsidRDefault="00A94C8E" w:rsidP="005E34D8">
      <w:pPr>
        <w:tabs>
          <w:tab w:val="left" w:pos="6747"/>
        </w:tabs>
        <w:ind w:left="720"/>
        <w:jc w:val="both"/>
      </w:pPr>
      <w:r w:rsidRPr="00CE16D2">
        <w:t>a</w:t>
      </w:r>
      <w:r w:rsidR="00412A61" w:rsidRPr="00CE16D2">
        <w:t>.</w:t>
      </w:r>
      <w:r w:rsidR="00090F49" w:rsidRPr="00CE16D2">
        <w:t xml:space="preserve"> Absolutely. Gender equality is not just a women's issue—it's a societal one.</w:t>
      </w:r>
    </w:p>
    <w:p w14:paraId="6BA67DA3" w14:textId="440725DC" w:rsidR="00090F49" w:rsidRPr="00CE16D2" w:rsidRDefault="00A94C8E" w:rsidP="005E34D8">
      <w:pPr>
        <w:tabs>
          <w:tab w:val="left" w:pos="6747"/>
        </w:tabs>
        <w:ind w:left="720"/>
        <w:jc w:val="both"/>
      </w:pPr>
      <w:r w:rsidRPr="00CE16D2">
        <w:t>b</w:t>
      </w:r>
      <w:r w:rsidR="00412A61" w:rsidRPr="00CE16D2">
        <w:t>.</w:t>
      </w:r>
      <w:r w:rsidR="00090F49" w:rsidRPr="00CE16D2">
        <w:t xml:space="preserve"> I agree. And education plays a huge role in changing perceptions.</w:t>
      </w:r>
    </w:p>
    <w:p w14:paraId="6D2ED477" w14:textId="6EB4276F" w:rsidR="00090F49" w:rsidRPr="00CE16D2" w:rsidRDefault="00A94C8E" w:rsidP="005E34D8">
      <w:pPr>
        <w:tabs>
          <w:tab w:val="left" w:pos="6747"/>
        </w:tabs>
        <w:ind w:left="720"/>
        <w:jc w:val="both"/>
      </w:pPr>
      <w:r w:rsidRPr="00CE16D2">
        <w:t>c</w:t>
      </w:r>
      <w:r w:rsidR="00412A61" w:rsidRPr="00CE16D2">
        <w:t>.</w:t>
      </w:r>
      <w:r w:rsidR="00090F49" w:rsidRPr="00CE16D2">
        <w:t xml:space="preserve"> Do you think gender equality has improved in recent years?</w:t>
      </w:r>
    </w:p>
    <w:p w14:paraId="3899DBFB" w14:textId="5DDB807C" w:rsidR="00090F49" w:rsidRPr="00CE16D2" w:rsidRDefault="00A94C8E" w:rsidP="005E34D8">
      <w:pPr>
        <w:tabs>
          <w:tab w:val="left" w:pos="6747"/>
        </w:tabs>
        <w:ind w:left="720"/>
        <w:jc w:val="both"/>
      </w:pPr>
      <w:r w:rsidRPr="00CE16D2">
        <w:t>d</w:t>
      </w:r>
      <w:r w:rsidR="00412A61" w:rsidRPr="00CE16D2">
        <w:t>.</w:t>
      </w:r>
      <w:r w:rsidR="00090F49" w:rsidRPr="00CE16D2">
        <w:t xml:space="preserve"> Yes, but there's still a long way to go, especially in leadership roles.</w:t>
      </w:r>
    </w:p>
    <w:p w14:paraId="019904AE" w14:textId="7EFAA91F" w:rsidR="00090F49" w:rsidRPr="00CE16D2" w:rsidRDefault="00090F49" w:rsidP="005E34D8">
      <w:pPr>
        <w:tabs>
          <w:tab w:val="left" w:pos="6747"/>
        </w:tabs>
        <w:ind w:left="720"/>
        <w:jc w:val="both"/>
      </w:pPr>
      <w:r w:rsidRPr="00CE16D2">
        <w:lastRenderedPageBreak/>
        <w:t>e</w:t>
      </w:r>
      <w:r w:rsidR="00D81AE3" w:rsidRPr="00CE16D2">
        <w:t>.</w:t>
      </w:r>
      <w:r w:rsidRPr="00CE16D2">
        <w:t xml:space="preserve"> That's true. Many companies still lack female representation at the top.</w:t>
      </w:r>
    </w:p>
    <w:p w14:paraId="6655282D" w14:textId="7717EBF9" w:rsidR="00090F49" w:rsidRPr="00CE16D2" w:rsidRDefault="00D81AE3" w:rsidP="005E34D8">
      <w:pPr>
        <w:tabs>
          <w:tab w:val="left" w:pos="6747"/>
        </w:tabs>
        <w:ind w:left="720"/>
        <w:jc w:val="both"/>
      </w:pPr>
      <w:r w:rsidRPr="00CE16D2">
        <w:t>f.</w:t>
      </w:r>
      <w:r w:rsidR="00090F49" w:rsidRPr="00CE16D2">
        <w:t xml:space="preserve"> Hopefully, with more awareness and policy changes, things will shift.</w:t>
      </w:r>
    </w:p>
    <w:p w14:paraId="7972C746" w14:textId="61F9287B" w:rsidR="005A2F18" w:rsidRPr="00CE16D2" w:rsidRDefault="00D81AE3" w:rsidP="005E34D8">
      <w:pPr>
        <w:tabs>
          <w:tab w:val="left" w:pos="6747"/>
        </w:tabs>
        <w:ind w:left="720"/>
        <w:jc w:val="both"/>
      </w:pPr>
      <w:r w:rsidRPr="00CE16D2">
        <w:t>g.</w:t>
      </w:r>
      <w:r w:rsidR="00090F49" w:rsidRPr="00CE16D2">
        <w:t xml:space="preserve"> Let's hope so. Everyone deserves equal opportunities, regardless of gender.</w:t>
      </w:r>
    </w:p>
    <w:p w14:paraId="684CF81C" w14:textId="39FE476B" w:rsidR="00D73E9A" w:rsidRPr="00CE16D2" w:rsidRDefault="00412A61" w:rsidP="005E34D8">
      <w:pPr>
        <w:tabs>
          <w:tab w:val="left" w:pos="0"/>
        </w:tabs>
        <w:jc w:val="both"/>
      </w:pPr>
      <w:r w:rsidRPr="00CE16D2">
        <w:rPr>
          <w:b/>
          <w:bCs/>
        </w:rPr>
        <w:t>A.</w:t>
      </w:r>
      <w:r w:rsidR="00D73E9A" w:rsidRPr="00CE16D2">
        <w:t xml:space="preserve"> </w:t>
      </w:r>
      <w:r w:rsidR="00D23F0E" w:rsidRPr="00CE16D2">
        <w:t>c-a-</w:t>
      </w:r>
      <w:r w:rsidR="00BB494D" w:rsidRPr="00CE16D2">
        <w:t>b-d-</w:t>
      </w:r>
      <w:r w:rsidR="002679CA" w:rsidRPr="00CE16D2">
        <w:t>f-e-g</w:t>
      </w:r>
      <w:r w:rsidR="00D73E9A" w:rsidRPr="00CE16D2">
        <w:tab/>
      </w:r>
      <w:r w:rsidRPr="00CE16D2">
        <w:rPr>
          <w:b/>
          <w:bCs/>
        </w:rPr>
        <w:t>B.</w:t>
      </w:r>
      <w:r w:rsidR="00D73E9A" w:rsidRPr="00CE16D2">
        <w:t xml:space="preserve"> </w:t>
      </w:r>
      <w:r w:rsidR="002519F5" w:rsidRPr="00CE16D2">
        <w:t>c-a-</w:t>
      </w:r>
      <w:r w:rsidR="00690837" w:rsidRPr="00CE16D2">
        <w:t>e-f-g-b-d</w:t>
      </w:r>
      <w:r w:rsidR="00D73E9A" w:rsidRPr="00CE16D2">
        <w:tab/>
      </w:r>
      <w:r w:rsidRPr="00CE16D2">
        <w:rPr>
          <w:b/>
          <w:bCs/>
        </w:rPr>
        <w:t>C.</w:t>
      </w:r>
      <w:r w:rsidR="00D73E9A" w:rsidRPr="00CE16D2">
        <w:t xml:space="preserve"> </w:t>
      </w:r>
      <w:r w:rsidR="00C233B7" w:rsidRPr="00CE16D2">
        <w:t>c-d-b-</w:t>
      </w:r>
      <w:r w:rsidR="002519F5" w:rsidRPr="00CE16D2">
        <w:t>a-e-f-g</w:t>
      </w:r>
      <w:r w:rsidR="00D73E9A" w:rsidRPr="00CE16D2">
        <w:tab/>
      </w:r>
      <w:r w:rsidRPr="00CE16D2">
        <w:rPr>
          <w:b/>
          <w:bCs/>
          <w:u w:val="single"/>
        </w:rPr>
        <w:t>D.</w:t>
      </w:r>
      <w:r w:rsidR="00D73E9A" w:rsidRPr="00CE16D2">
        <w:t xml:space="preserve"> </w:t>
      </w:r>
      <w:r w:rsidR="00C233B7" w:rsidRPr="00CE16D2">
        <w:t>c</w:t>
      </w:r>
      <w:r w:rsidR="00D73E9A" w:rsidRPr="00CE16D2">
        <w:t>-</w:t>
      </w:r>
      <w:r w:rsidR="00C233B7" w:rsidRPr="00CE16D2">
        <w:t>d-e-a-b-f-g</w:t>
      </w:r>
    </w:p>
    <w:p w14:paraId="685FEEF6" w14:textId="067968F3" w:rsidR="00BE5B47" w:rsidRPr="00CE16D2" w:rsidRDefault="00BE5B47" w:rsidP="005E34D8">
      <w:pPr>
        <w:pStyle w:val="Normal0"/>
        <w:tabs>
          <w:tab w:val="left" w:pos="284"/>
        </w:tabs>
        <w:jc w:val="both"/>
        <w:rPr>
          <w:rFonts w:hint="default"/>
          <w:szCs w:val="24"/>
          <w:lang w:val="vi-VN" w:eastAsia="zh-CN"/>
        </w:rPr>
      </w:pPr>
      <w:r w:rsidRPr="00CE16D2">
        <w:rPr>
          <w:rFonts w:eastAsia="Times New Roman" w:hint="default"/>
          <w:b/>
          <w:szCs w:val="24"/>
        </w:rPr>
        <w:t xml:space="preserve">Question </w:t>
      </w:r>
      <w:r w:rsidR="00EE1260">
        <w:rPr>
          <w:rFonts w:eastAsia="Times New Roman" w:hint="default"/>
          <w:b/>
          <w:szCs w:val="24"/>
        </w:rPr>
        <w:t>4</w:t>
      </w:r>
      <w:r w:rsidRPr="00CE16D2">
        <w:rPr>
          <w:rFonts w:eastAsia="Times New Roman" w:hint="default"/>
          <w:b/>
          <w:szCs w:val="24"/>
        </w:rPr>
        <w:t xml:space="preserve">8. </w:t>
      </w:r>
    </w:p>
    <w:p w14:paraId="492EF536" w14:textId="708F247B" w:rsidR="00BE5B47" w:rsidRPr="00CE16D2" w:rsidRDefault="00BC17CA" w:rsidP="005E34D8">
      <w:pPr>
        <w:tabs>
          <w:tab w:val="left" w:pos="6747"/>
        </w:tabs>
        <w:jc w:val="both"/>
      </w:pPr>
      <w:r w:rsidRPr="00CE16D2">
        <w:t xml:space="preserve">            </w:t>
      </w:r>
      <w:r w:rsidR="00260F67" w:rsidRPr="00CE16D2">
        <w:t>Ron,</w:t>
      </w:r>
    </w:p>
    <w:p w14:paraId="139BFCD3" w14:textId="3269EE46" w:rsidR="00260F67" w:rsidRPr="00CE16D2" w:rsidRDefault="00A94C8E" w:rsidP="005E34D8">
      <w:pPr>
        <w:tabs>
          <w:tab w:val="left" w:pos="6747"/>
        </w:tabs>
        <w:ind w:left="720"/>
        <w:jc w:val="both"/>
      </w:pPr>
      <w:r w:rsidRPr="00CE16D2">
        <w:t>a</w:t>
      </w:r>
      <w:r w:rsidR="00412A61" w:rsidRPr="00CE16D2">
        <w:t>.</w:t>
      </w:r>
      <w:r w:rsidR="00260F67" w:rsidRPr="00CE16D2">
        <w:t xml:space="preserve"> I know it won’t be easy—living abroad, adapting to a new culture, and studying in a different academic system.</w:t>
      </w:r>
    </w:p>
    <w:p w14:paraId="623EDA28" w14:textId="41C00B62" w:rsidR="00260F67" w:rsidRPr="00CE16D2" w:rsidRDefault="00A94C8E" w:rsidP="005E34D8">
      <w:pPr>
        <w:tabs>
          <w:tab w:val="left" w:pos="6747"/>
        </w:tabs>
        <w:ind w:left="720"/>
        <w:jc w:val="both"/>
      </w:pPr>
      <w:r w:rsidRPr="00CE16D2">
        <w:t>b</w:t>
      </w:r>
      <w:r w:rsidR="00412A61" w:rsidRPr="00CE16D2">
        <w:t>.</w:t>
      </w:r>
      <w:r w:rsidR="00260F67" w:rsidRPr="00CE16D2">
        <w:t xml:space="preserve"> I'm writing to tell you about a big decision I've made regarding my education.</w:t>
      </w:r>
    </w:p>
    <w:p w14:paraId="20441084" w14:textId="24EF44A9" w:rsidR="00260F67" w:rsidRPr="00CE16D2" w:rsidRDefault="00A94C8E" w:rsidP="005E34D8">
      <w:pPr>
        <w:tabs>
          <w:tab w:val="left" w:pos="6747"/>
        </w:tabs>
        <w:ind w:left="720"/>
        <w:jc w:val="both"/>
      </w:pPr>
      <w:r w:rsidRPr="00CE16D2">
        <w:t>c</w:t>
      </w:r>
      <w:r w:rsidR="00412A61" w:rsidRPr="00CE16D2">
        <w:t>.</w:t>
      </w:r>
      <w:r w:rsidR="00260F67" w:rsidRPr="00CE16D2">
        <w:t xml:space="preserve"> I’ve already started preparing my application and reaching out to former students for advice.</w:t>
      </w:r>
    </w:p>
    <w:p w14:paraId="6E3A6594" w14:textId="7F1241BF" w:rsidR="00260F67" w:rsidRPr="00CE16D2" w:rsidRDefault="00A94C8E" w:rsidP="005E34D8">
      <w:pPr>
        <w:tabs>
          <w:tab w:val="left" w:pos="6747"/>
        </w:tabs>
        <w:ind w:left="720"/>
        <w:jc w:val="both"/>
      </w:pPr>
      <w:r w:rsidRPr="00CE16D2">
        <w:t>d</w:t>
      </w:r>
      <w:r w:rsidR="00412A61" w:rsidRPr="00CE16D2">
        <w:t>.</w:t>
      </w:r>
      <w:r w:rsidR="00260F67" w:rsidRPr="00CE16D2">
        <w:t xml:space="preserve"> What really drew me to the Netherlands was their progressive approach to environmental issues and the diversity on campus.</w:t>
      </w:r>
    </w:p>
    <w:p w14:paraId="5157BF7F" w14:textId="6EA3CC09" w:rsidR="00260F67" w:rsidRPr="00CE16D2" w:rsidRDefault="00260F67" w:rsidP="005E34D8">
      <w:pPr>
        <w:tabs>
          <w:tab w:val="left" w:pos="6747"/>
        </w:tabs>
        <w:ind w:left="720"/>
        <w:jc w:val="both"/>
      </w:pPr>
      <w:r w:rsidRPr="00CE16D2">
        <w:t>e. I’m both nervous and excited, but I believe this experience will shape my future in meaningful ways.</w:t>
      </w:r>
    </w:p>
    <w:p w14:paraId="1F3271DB" w14:textId="580F7476" w:rsidR="00260F67" w:rsidRPr="00CE16D2" w:rsidRDefault="00260F67" w:rsidP="005E34D8">
      <w:pPr>
        <w:tabs>
          <w:tab w:val="left" w:pos="6747"/>
        </w:tabs>
        <w:ind w:left="720"/>
        <w:jc w:val="both"/>
      </w:pPr>
      <w:r w:rsidRPr="00CE16D2">
        <w:t>f. I’ve recently decided to apply for a Master’s program in the Netherlands, focusing on sustainable development.</w:t>
      </w:r>
    </w:p>
    <w:p w14:paraId="25100DF3" w14:textId="2BD1CC90" w:rsidR="00BE5B47" w:rsidRPr="00CE16D2" w:rsidRDefault="00260F67" w:rsidP="005E34D8">
      <w:pPr>
        <w:tabs>
          <w:tab w:val="left" w:pos="6747"/>
        </w:tabs>
        <w:ind w:left="720"/>
        <w:jc w:val="both"/>
      </w:pPr>
      <w:r w:rsidRPr="00CE16D2">
        <w:t>g. I’d love to hear your thoughts—have you ever considered studying abroad yourself?</w:t>
      </w:r>
    </w:p>
    <w:p w14:paraId="73F3DB9F" w14:textId="1E802E70" w:rsidR="00BE5B47" w:rsidRPr="00CE16D2" w:rsidRDefault="00260F67" w:rsidP="005E34D8">
      <w:pPr>
        <w:tabs>
          <w:tab w:val="left" w:pos="6747"/>
        </w:tabs>
        <w:ind w:left="720"/>
        <w:jc w:val="both"/>
      </w:pPr>
      <w:r w:rsidRPr="00CE16D2">
        <w:t>With regards</w:t>
      </w:r>
      <w:r w:rsidR="00BE5B47" w:rsidRPr="00CE16D2">
        <w:t xml:space="preserve">, </w:t>
      </w:r>
      <w:r w:rsidRPr="00CE16D2">
        <w:t>Linda</w:t>
      </w:r>
    </w:p>
    <w:p w14:paraId="3A1700CA" w14:textId="1DE09BE2" w:rsidR="002679CA" w:rsidRPr="00CE16D2" w:rsidRDefault="00412A61" w:rsidP="005E34D8">
      <w:pPr>
        <w:tabs>
          <w:tab w:val="left" w:pos="0"/>
        </w:tabs>
        <w:jc w:val="both"/>
      </w:pPr>
      <w:r w:rsidRPr="00CE16D2">
        <w:rPr>
          <w:b/>
          <w:bCs/>
        </w:rPr>
        <w:t>A.</w:t>
      </w:r>
      <w:r w:rsidR="002679CA" w:rsidRPr="00CE16D2">
        <w:t xml:space="preserve"> </w:t>
      </w:r>
      <w:r w:rsidR="00DA22CD" w:rsidRPr="00CE16D2">
        <w:t>b-</w:t>
      </w:r>
      <w:r w:rsidR="003B04AE" w:rsidRPr="00CE16D2">
        <w:t>c-f-d</w:t>
      </w:r>
      <w:r w:rsidR="00791D8F" w:rsidRPr="00CE16D2">
        <w:t>-a-e-g</w:t>
      </w:r>
      <w:r w:rsidR="002679CA" w:rsidRPr="00CE16D2">
        <w:tab/>
      </w:r>
      <w:r w:rsidRPr="00CE16D2">
        <w:rPr>
          <w:b/>
          <w:bCs/>
        </w:rPr>
        <w:t>B.</w:t>
      </w:r>
      <w:r w:rsidR="002679CA" w:rsidRPr="00CE16D2">
        <w:t xml:space="preserve"> </w:t>
      </w:r>
      <w:r w:rsidR="004C7C78" w:rsidRPr="00CE16D2">
        <w:t>b-f-d-</w:t>
      </w:r>
      <w:r w:rsidR="00EC468D" w:rsidRPr="00CE16D2">
        <w:t>a-e-c-g</w:t>
      </w:r>
      <w:r w:rsidR="002679CA" w:rsidRPr="00CE16D2">
        <w:tab/>
      </w:r>
      <w:r w:rsidRPr="00CE16D2">
        <w:rPr>
          <w:b/>
          <w:bCs/>
          <w:u w:val="single"/>
        </w:rPr>
        <w:t>C.</w:t>
      </w:r>
      <w:r w:rsidR="002679CA" w:rsidRPr="00CE16D2">
        <w:t xml:space="preserve"> </w:t>
      </w:r>
      <w:r w:rsidR="00AA1843" w:rsidRPr="00CE16D2">
        <w:t>b</w:t>
      </w:r>
      <w:r w:rsidR="002679CA" w:rsidRPr="00CE16D2">
        <w:t>-</w:t>
      </w:r>
      <w:r w:rsidR="00A2470A" w:rsidRPr="00CE16D2">
        <w:t>f-</w:t>
      </w:r>
      <w:r w:rsidR="002679CA" w:rsidRPr="00CE16D2">
        <w:t>d-</w:t>
      </w:r>
      <w:r w:rsidR="00A2470A" w:rsidRPr="00CE16D2">
        <w:t>a</w:t>
      </w:r>
      <w:r w:rsidR="002679CA" w:rsidRPr="00CE16D2">
        <w:t>-</w:t>
      </w:r>
      <w:r w:rsidR="00A2470A" w:rsidRPr="00CE16D2">
        <w:t>c</w:t>
      </w:r>
      <w:r w:rsidR="002679CA" w:rsidRPr="00CE16D2">
        <w:t>-e-g</w:t>
      </w:r>
      <w:r w:rsidR="002679CA" w:rsidRPr="00CE16D2">
        <w:tab/>
      </w:r>
      <w:r w:rsidRPr="00CE16D2">
        <w:rPr>
          <w:b/>
          <w:bCs/>
        </w:rPr>
        <w:t>D.</w:t>
      </w:r>
      <w:r w:rsidR="002679CA" w:rsidRPr="00CE16D2">
        <w:t xml:space="preserve"> </w:t>
      </w:r>
      <w:r w:rsidR="004C7C78" w:rsidRPr="00CE16D2">
        <w:t>b-</w:t>
      </w:r>
      <w:r w:rsidR="00791D8F" w:rsidRPr="00CE16D2">
        <w:t>c-f-a-d-</w:t>
      </w:r>
      <w:r w:rsidR="002625B7" w:rsidRPr="00CE16D2">
        <w:t>g-e</w:t>
      </w:r>
    </w:p>
    <w:p w14:paraId="2FCBF6BF" w14:textId="17D3F2FC" w:rsidR="000D68C5" w:rsidRPr="00CE16D2" w:rsidRDefault="000D68C5" w:rsidP="005E34D8">
      <w:pPr>
        <w:pStyle w:val="Normal0"/>
        <w:tabs>
          <w:tab w:val="left" w:pos="284"/>
        </w:tabs>
        <w:jc w:val="both"/>
        <w:rPr>
          <w:rFonts w:hint="default"/>
          <w:szCs w:val="24"/>
          <w:lang w:val="vi-VN" w:eastAsia="zh-CN"/>
        </w:rPr>
      </w:pPr>
      <w:r w:rsidRPr="00CE16D2">
        <w:rPr>
          <w:rFonts w:eastAsia="Times New Roman" w:hint="default"/>
          <w:b/>
          <w:szCs w:val="24"/>
        </w:rPr>
        <w:t xml:space="preserve">Question </w:t>
      </w:r>
      <w:r w:rsidR="00EE1260">
        <w:rPr>
          <w:rFonts w:eastAsia="Times New Roman" w:hint="default"/>
          <w:b/>
          <w:szCs w:val="24"/>
        </w:rPr>
        <w:t>4</w:t>
      </w:r>
      <w:r w:rsidRPr="00CE16D2">
        <w:rPr>
          <w:rFonts w:eastAsia="Times New Roman" w:hint="default"/>
          <w:b/>
          <w:szCs w:val="24"/>
        </w:rPr>
        <w:t xml:space="preserve">9. </w:t>
      </w:r>
    </w:p>
    <w:p w14:paraId="1DD1E3E6" w14:textId="45B227AB" w:rsidR="00B35B05" w:rsidRPr="00CE16D2" w:rsidRDefault="00A94C8E" w:rsidP="005E34D8">
      <w:pPr>
        <w:tabs>
          <w:tab w:val="left" w:pos="6747"/>
        </w:tabs>
        <w:ind w:left="720"/>
        <w:jc w:val="both"/>
      </w:pPr>
      <w:r w:rsidRPr="00CE16D2">
        <w:t>a</w:t>
      </w:r>
      <w:r w:rsidR="00412A61" w:rsidRPr="00CE16D2">
        <w:t>.</w:t>
      </w:r>
      <w:r w:rsidR="00B35B05" w:rsidRPr="00CE16D2">
        <w:t xml:space="preserve"> Over the past few decades, Vietnam has increasingly engaged with international organizations to promote economic growth and global integration.</w:t>
      </w:r>
    </w:p>
    <w:p w14:paraId="3B92496D" w14:textId="07403DDF" w:rsidR="00B35B05" w:rsidRPr="00CE16D2" w:rsidRDefault="00A94C8E" w:rsidP="005E34D8">
      <w:pPr>
        <w:tabs>
          <w:tab w:val="left" w:pos="6747"/>
        </w:tabs>
        <w:ind w:left="720"/>
        <w:jc w:val="both"/>
      </w:pPr>
      <w:r w:rsidRPr="00CE16D2">
        <w:t>b</w:t>
      </w:r>
      <w:r w:rsidR="00412A61" w:rsidRPr="00CE16D2">
        <w:t>.</w:t>
      </w:r>
      <w:r w:rsidR="00B35B05" w:rsidRPr="00CE16D2">
        <w:t xml:space="preserve"> One notable example is Vietnam’s active role in ASEAN, where it has contributed to regional stability and cooperation.</w:t>
      </w:r>
    </w:p>
    <w:p w14:paraId="7617AE37" w14:textId="73072C83" w:rsidR="00B35B05" w:rsidRPr="00CE16D2" w:rsidRDefault="00A94C8E" w:rsidP="005E34D8">
      <w:pPr>
        <w:tabs>
          <w:tab w:val="left" w:pos="6747"/>
        </w:tabs>
        <w:ind w:left="720"/>
        <w:jc w:val="both"/>
      </w:pPr>
      <w:r w:rsidRPr="00CE16D2">
        <w:t>c</w:t>
      </w:r>
      <w:r w:rsidR="00412A61" w:rsidRPr="00CE16D2">
        <w:t>.</w:t>
      </w:r>
      <w:r w:rsidR="00B35B05" w:rsidRPr="00CE16D2">
        <w:t xml:space="preserve"> Through these efforts, the country has demonstrated a strong commitment to multilateralism and sustainable development.</w:t>
      </w:r>
    </w:p>
    <w:p w14:paraId="05836919" w14:textId="3DCFC914" w:rsidR="00B35B05" w:rsidRPr="00CE16D2" w:rsidRDefault="00A94C8E" w:rsidP="005E34D8">
      <w:pPr>
        <w:tabs>
          <w:tab w:val="left" w:pos="6747"/>
        </w:tabs>
        <w:ind w:left="720"/>
        <w:jc w:val="both"/>
      </w:pPr>
      <w:r w:rsidRPr="00CE16D2">
        <w:t>d</w:t>
      </w:r>
      <w:r w:rsidR="00412A61" w:rsidRPr="00CE16D2">
        <w:t>.</w:t>
      </w:r>
      <w:r w:rsidR="00B35B05" w:rsidRPr="00CE16D2">
        <w:t xml:space="preserve"> However, challenges remain, particularly in aligning domestic policies with international standards and ensuring transparency in implementation.</w:t>
      </w:r>
    </w:p>
    <w:p w14:paraId="1783D05E" w14:textId="1F2644B6" w:rsidR="00B35B05" w:rsidRPr="00CE16D2" w:rsidRDefault="00B35B05" w:rsidP="005E34D8">
      <w:pPr>
        <w:tabs>
          <w:tab w:val="left" w:pos="6747"/>
        </w:tabs>
        <w:ind w:left="720"/>
        <w:jc w:val="both"/>
      </w:pPr>
      <w:r w:rsidRPr="00CE16D2">
        <w:t>e. In addition, Vietnam has collaborated with the United Nations on various development programs aimed at reducing poverty and improving living standards.</w:t>
      </w:r>
    </w:p>
    <w:p w14:paraId="2D2537E9" w14:textId="53A7B38A" w:rsidR="00155DB1" w:rsidRPr="00CE16D2" w:rsidRDefault="00B35B05" w:rsidP="005E34D8">
      <w:pPr>
        <w:tabs>
          <w:tab w:val="left" w:pos="6747"/>
        </w:tabs>
        <w:ind w:left="720"/>
        <w:jc w:val="both"/>
      </w:pPr>
      <w:r w:rsidRPr="00CE16D2">
        <w:t>f. Moving forward, continued engagement with global institutions will be essential for Vietnam to navigate complex global issues and maintain its development momentum.</w:t>
      </w:r>
    </w:p>
    <w:p w14:paraId="65F200BF" w14:textId="7D23210F" w:rsidR="00B35B05" w:rsidRPr="00CE16D2" w:rsidRDefault="00B35B05" w:rsidP="005E34D8">
      <w:pPr>
        <w:tabs>
          <w:tab w:val="left" w:pos="6747"/>
        </w:tabs>
        <w:ind w:left="720"/>
        <w:jc w:val="both"/>
      </w:pPr>
      <w:r w:rsidRPr="00CE16D2">
        <w:t>g. These partnerships have not only facilitated trade and investment but also supported Vietnam in areas such as education, healthcare, and environmental protection.</w:t>
      </w:r>
    </w:p>
    <w:p w14:paraId="79C95FD5" w14:textId="2FCE8C48" w:rsidR="00AA1843" w:rsidRPr="00CE16D2" w:rsidRDefault="00412A61" w:rsidP="005E34D8">
      <w:pPr>
        <w:tabs>
          <w:tab w:val="left" w:pos="0"/>
        </w:tabs>
        <w:jc w:val="both"/>
      </w:pPr>
      <w:r w:rsidRPr="00CE16D2">
        <w:rPr>
          <w:b/>
          <w:bCs/>
        </w:rPr>
        <w:t>A.</w:t>
      </w:r>
      <w:r w:rsidR="00AA1843" w:rsidRPr="00CE16D2">
        <w:t xml:space="preserve"> </w:t>
      </w:r>
      <w:r w:rsidR="003003D3" w:rsidRPr="00CE16D2">
        <w:t>a-d-</w:t>
      </w:r>
      <w:r w:rsidR="00B96DF7" w:rsidRPr="00CE16D2">
        <w:t>b-e-c-g-f</w:t>
      </w:r>
      <w:r w:rsidR="00AA1843" w:rsidRPr="00CE16D2">
        <w:tab/>
      </w:r>
      <w:r w:rsidRPr="00CE16D2">
        <w:rPr>
          <w:b/>
          <w:bCs/>
        </w:rPr>
        <w:t>B.</w:t>
      </w:r>
      <w:r w:rsidR="00AA1843" w:rsidRPr="00CE16D2">
        <w:t xml:space="preserve"> </w:t>
      </w:r>
      <w:r w:rsidR="00651ADE" w:rsidRPr="00CE16D2">
        <w:t>a-c-b-e-</w:t>
      </w:r>
      <w:r w:rsidR="003003D3" w:rsidRPr="00CE16D2">
        <w:t>g-d-f</w:t>
      </w:r>
      <w:r w:rsidR="00AA1843" w:rsidRPr="00CE16D2">
        <w:tab/>
      </w:r>
      <w:r w:rsidRPr="00CE16D2">
        <w:rPr>
          <w:b/>
          <w:bCs/>
          <w:u w:val="single"/>
        </w:rPr>
        <w:t>C.</w:t>
      </w:r>
      <w:r w:rsidR="00AA1843" w:rsidRPr="00CE16D2">
        <w:t xml:space="preserve"> </w:t>
      </w:r>
      <w:r w:rsidR="000E3377" w:rsidRPr="00CE16D2">
        <w:t>a-</w:t>
      </w:r>
      <w:r w:rsidR="00A21EA5" w:rsidRPr="00CE16D2">
        <w:t>g-b-e-c-</w:t>
      </w:r>
      <w:r w:rsidR="00480976" w:rsidRPr="00CE16D2">
        <w:t>d-f</w:t>
      </w:r>
      <w:r w:rsidR="00AA1843" w:rsidRPr="00CE16D2">
        <w:tab/>
      </w:r>
      <w:r w:rsidRPr="00CE16D2">
        <w:rPr>
          <w:b/>
          <w:bCs/>
        </w:rPr>
        <w:t>D.</w:t>
      </w:r>
      <w:r w:rsidR="00AA1843" w:rsidRPr="00CE16D2">
        <w:t xml:space="preserve"> </w:t>
      </w:r>
      <w:r w:rsidR="00CA57BB" w:rsidRPr="00CE16D2">
        <w:t>a-b-e-g-c-d-f</w:t>
      </w:r>
    </w:p>
    <w:p w14:paraId="585296EF" w14:textId="3684BBD6" w:rsidR="00155DB1" w:rsidRPr="00CE16D2" w:rsidRDefault="00155DB1" w:rsidP="005E34D8">
      <w:pPr>
        <w:pStyle w:val="Normal0"/>
        <w:tabs>
          <w:tab w:val="left" w:pos="284"/>
        </w:tabs>
        <w:jc w:val="both"/>
        <w:rPr>
          <w:rFonts w:hint="default"/>
          <w:szCs w:val="24"/>
          <w:lang w:val="vi-VN" w:eastAsia="zh-CN"/>
        </w:rPr>
      </w:pPr>
      <w:r w:rsidRPr="00CE16D2">
        <w:rPr>
          <w:rFonts w:eastAsia="Times New Roman" w:hint="default"/>
          <w:b/>
          <w:szCs w:val="24"/>
        </w:rPr>
        <w:t xml:space="preserve">Question </w:t>
      </w:r>
      <w:r w:rsidR="00EE1260">
        <w:rPr>
          <w:rFonts w:eastAsia="Times New Roman" w:hint="default"/>
          <w:b/>
          <w:szCs w:val="24"/>
        </w:rPr>
        <w:t>5</w:t>
      </w:r>
      <w:r w:rsidRPr="00CE16D2">
        <w:rPr>
          <w:rFonts w:eastAsia="Times New Roman" w:hint="default"/>
          <w:b/>
          <w:szCs w:val="24"/>
        </w:rPr>
        <w:t xml:space="preserve">0. </w:t>
      </w:r>
    </w:p>
    <w:p w14:paraId="2FE37BAC" w14:textId="028D5EDC" w:rsidR="00C30023" w:rsidRPr="00CE16D2" w:rsidRDefault="00A94C8E" w:rsidP="005E34D8">
      <w:pPr>
        <w:tabs>
          <w:tab w:val="left" w:pos="6747"/>
        </w:tabs>
        <w:ind w:left="720"/>
        <w:jc w:val="both"/>
      </w:pPr>
      <w:r w:rsidRPr="00CE16D2">
        <w:t>a.</w:t>
      </w:r>
      <w:r w:rsidR="00C30023" w:rsidRPr="00CE16D2">
        <w:t xml:space="preserve"> </w:t>
      </w:r>
      <w:r w:rsidR="002112E0" w:rsidRPr="00CE16D2">
        <w:t>For example, while plastic revolutionized packaging and manufacturing, it also led to serious ecological challenges.</w:t>
      </w:r>
    </w:p>
    <w:p w14:paraId="450C364C" w14:textId="091E0BF9" w:rsidR="00C30023" w:rsidRPr="00CE16D2" w:rsidRDefault="00A94C8E" w:rsidP="005E34D8">
      <w:pPr>
        <w:tabs>
          <w:tab w:val="left" w:pos="6747"/>
        </w:tabs>
        <w:ind w:left="720"/>
        <w:jc w:val="both"/>
      </w:pPr>
      <w:r w:rsidRPr="00CE16D2">
        <w:t>b.</w:t>
      </w:r>
      <w:r w:rsidR="00C30023" w:rsidRPr="00CE16D2">
        <w:t xml:space="preserve"> From the printing press to the internet, each breakthrough has transformed the way people live, work, and communicate.</w:t>
      </w:r>
    </w:p>
    <w:p w14:paraId="008BE006" w14:textId="29DE307A" w:rsidR="00C30023" w:rsidRPr="00CE16D2" w:rsidRDefault="00A94C8E" w:rsidP="005E34D8">
      <w:pPr>
        <w:tabs>
          <w:tab w:val="left" w:pos="6747"/>
        </w:tabs>
        <w:ind w:left="720"/>
        <w:jc w:val="both"/>
      </w:pPr>
      <w:r w:rsidRPr="00CE16D2">
        <w:t>c.</w:t>
      </w:r>
      <w:r w:rsidR="00C30023" w:rsidRPr="00CE16D2">
        <w:t xml:space="preserve"> </w:t>
      </w:r>
      <w:r w:rsidR="002112E0" w:rsidRPr="00CE16D2">
        <w:t>Ultimately, the value of an invention lies not only in its novelty but in its ability to enhance life without compromising future generations.</w:t>
      </w:r>
    </w:p>
    <w:p w14:paraId="111DF490" w14:textId="2B80818D" w:rsidR="00C30023" w:rsidRPr="00CE16D2" w:rsidRDefault="00A94C8E" w:rsidP="005E34D8">
      <w:pPr>
        <w:tabs>
          <w:tab w:val="left" w:pos="6747"/>
        </w:tabs>
        <w:ind w:left="720"/>
        <w:jc w:val="both"/>
      </w:pPr>
      <w:r w:rsidRPr="00CE16D2">
        <w:t>d.</w:t>
      </w:r>
      <w:r w:rsidR="00C30023" w:rsidRPr="00CE16D2">
        <w:t xml:space="preserve"> However, not all inventions have had purely positive impacts; some have raised ethical concerns or contributed to environmental degradation.</w:t>
      </w:r>
    </w:p>
    <w:p w14:paraId="453BFC80" w14:textId="15EA6510" w:rsidR="00C30023" w:rsidRPr="00CE16D2" w:rsidRDefault="00C30023" w:rsidP="005E34D8">
      <w:pPr>
        <w:tabs>
          <w:tab w:val="left" w:pos="6747"/>
        </w:tabs>
        <w:ind w:left="720"/>
        <w:jc w:val="both"/>
      </w:pPr>
      <w:r w:rsidRPr="00CE16D2">
        <w:t xml:space="preserve">e. </w:t>
      </w:r>
      <w:r w:rsidR="002112E0" w:rsidRPr="00CE16D2">
        <w:t>Throughout history, inventions have played a crucial role in shaping human civilization and driving progress.</w:t>
      </w:r>
    </w:p>
    <w:p w14:paraId="295284B8" w14:textId="2CE883F7" w:rsidR="00C30023" w:rsidRPr="00CE16D2" w:rsidRDefault="00C30023" w:rsidP="005E34D8">
      <w:pPr>
        <w:tabs>
          <w:tab w:val="left" w:pos="6747"/>
        </w:tabs>
        <w:ind w:left="720"/>
        <w:jc w:val="both"/>
      </w:pPr>
      <w:r w:rsidRPr="00CE16D2">
        <w:t>f. As technology continues to evolve, society must carefully consider the long-term consequences of innovation.</w:t>
      </w:r>
    </w:p>
    <w:p w14:paraId="5BC72AE1" w14:textId="30E80C45" w:rsidR="002112E0" w:rsidRPr="00CE16D2" w:rsidRDefault="00C30023" w:rsidP="005E34D8">
      <w:pPr>
        <w:tabs>
          <w:tab w:val="left" w:pos="6747"/>
        </w:tabs>
        <w:ind w:left="720"/>
        <w:jc w:val="both"/>
      </w:pPr>
      <w:r w:rsidRPr="00CE16D2">
        <w:t xml:space="preserve">g. </w:t>
      </w:r>
      <w:r w:rsidR="002112E0" w:rsidRPr="00CE16D2">
        <w:t>Inventions often emerge from a need to solve problems or improve existing systems, reflecting human creativity and resilience.</w:t>
      </w:r>
    </w:p>
    <w:p w14:paraId="3634CE91" w14:textId="11E23465" w:rsidR="00AA1843" w:rsidRPr="00CE16D2" w:rsidRDefault="00412A61" w:rsidP="005E34D8">
      <w:pPr>
        <w:tabs>
          <w:tab w:val="left" w:pos="0"/>
        </w:tabs>
        <w:jc w:val="both"/>
      </w:pPr>
      <w:r w:rsidRPr="00CE16D2">
        <w:rPr>
          <w:b/>
          <w:bCs/>
        </w:rPr>
        <w:t>A.</w:t>
      </w:r>
      <w:r w:rsidR="00AA1843" w:rsidRPr="00CE16D2">
        <w:t xml:space="preserve"> </w:t>
      </w:r>
      <w:r w:rsidR="00A2450C" w:rsidRPr="00CE16D2">
        <w:t>g-</w:t>
      </w:r>
      <w:r w:rsidR="00EB72F2" w:rsidRPr="00CE16D2">
        <w:t>e-b</w:t>
      </w:r>
      <w:r w:rsidR="009F7846" w:rsidRPr="00CE16D2">
        <w:t>-d-a-f-c</w:t>
      </w:r>
      <w:r w:rsidR="00AA1843" w:rsidRPr="00CE16D2">
        <w:tab/>
      </w:r>
      <w:r w:rsidRPr="00CE16D2">
        <w:rPr>
          <w:b/>
          <w:bCs/>
        </w:rPr>
        <w:t>B.</w:t>
      </w:r>
      <w:r w:rsidR="00AA1843" w:rsidRPr="00CE16D2">
        <w:t xml:space="preserve"> </w:t>
      </w:r>
      <w:r w:rsidR="00FE2578" w:rsidRPr="00CE16D2">
        <w:t>b-g-e-d-a-f-c</w:t>
      </w:r>
      <w:r w:rsidR="00AA1843" w:rsidRPr="00CE16D2">
        <w:tab/>
      </w:r>
      <w:r w:rsidRPr="00CE16D2">
        <w:rPr>
          <w:b/>
          <w:bCs/>
          <w:u w:val="single"/>
        </w:rPr>
        <w:t>C.</w:t>
      </w:r>
      <w:r w:rsidR="00AA1843" w:rsidRPr="00CE16D2">
        <w:t xml:space="preserve"> </w:t>
      </w:r>
      <w:r w:rsidR="004964B8" w:rsidRPr="00CE16D2">
        <w:t>e-b-g-</w:t>
      </w:r>
      <w:r w:rsidR="00893AD6" w:rsidRPr="00CE16D2">
        <w:t>d-a-f-c</w:t>
      </w:r>
      <w:r w:rsidR="00AA1843" w:rsidRPr="00CE16D2">
        <w:tab/>
      </w:r>
      <w:r w:rsidRPr="00CE16D2">
        <w:rPr>
          <w:b/>
          <w:bCs/>
        </w:rPr>
        <w:t>D.</w:t>
      </w:r>
      <w:r w:rsidR="00AA1843" w:rsidRPr="00CE16D2">
        <w:t xml:space="preserve"> </w:t>
      </w:r>
      <w:r w:rsidR="00FE5149" w:rsidRPr="00CE16D2">
        <w:t>f-g-</w:t>
      </w:r>
      <w:r w:rsidR="00F93433" w:rsidRPr="00CE16D2">
        <w:t>e-b-d-a-c</w:t>
      </w:r>
    </w:p>
    <w:p w14:paraId="58EE10A4" w14:textId="77777777" w:rsidR="00AD6ECB" w:rsidRPr="00CE16D2" w:rsidRDefault="00AD6ECB" w:rsidP="005E34D8">
      <w:pPr>
        <w:rPr>
          <w:bCs/>
          <w:iCs/>
        </w:rPr>
      </w:pPr>
    </w:p>
    <w:p w14:paraId="58EE10A7" w14:textId="77777777" w:rsidR="0067698B" w:rsidRPr="00CE16D2" w:rsidRDefault="0067698B" w:rsidP="005E34D8">
      <w:pPr>
        <w:jc w:val="center"/>
        <w:rPr>
          <w:iCs/>
          <w:shd w:val="clear" w:color="auto" w:fill="FFFFFF"/>
          <w:lang w:val="nl-NL"/>
        </w:rPr>
      </w:pPr>
    </w:p>
    <w:p w14:paraId="14A25C06" w14:textId="77777777" w:rsidR="00A97DC3" w:rsidRPr="001409C7" w:rsidRDefault="00A97DC3" w:rsidP="00A97DC3">
      <w:pPr>
        <w:jc w:val="center"/>
        <w:rPr>
          <w:b/>
          <w:i/>
        </w:rPr>
      </w:pPr>
      <w:r w:rsidRPr="001409C7">
        <w:rPr>
          <w:b/>
          <w:i/>
        </w:rPr>
        <w:t>----- THE END ------</w:t>
      </w:r>
    </w:p>
    <w:p w14:paraId="58EE10B4" w14:textId="77777777" w:rsidR="0067698B" w:rsidRPr="00CE16D2" w:rsidRDefault="0067698B" w:rsidP="005E34D8">
      <w:pPr>
        <w:rPr>
          <w:iCs/>
          <w:shd w:val="clear" w:color="auto" w:fill="FFFFFF"/>
          <w:lang w:val="nl-NL"/>
        </w:rPr>
      </w:pPr>
    </w:p>
    <w:sectPr w:rsidR="0067698B" w:rsidRPr="00CE16D2" w:rsidSect="00CE16D2">
      <w:footerReference w:type="default" r:id="rId7"/>
      <w:pgSz w:w="11907" w:h="16840" w:code="9"/>
      <w:pgMar w:top="680" w:right="680" w:bottom="360" w:left="1134" w:header="567" w:footer="38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4CD41" w14:textId="77777777" w:rsidR="00382E71" w:rsidRDefault="00382E71">
      <w:r>
        <w:separator/>
      </w:r>
    </w:p>
  </w:endnote>
  <w:endnote w:type="continuationSeparator" w:id="0">
    <w:p w14:paraId="1C5093CB" w14:textId="77777777" w:rsidR="00382E71" w:rsidRDefault="00382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E10C0" w14:textId="548F787F" w:rsidR="00481A2A" w:rsidRPr="00DF2E01" w:rsidRDefault="00481A2A" w:rsidP="0067698B">
    <w:pPr>
      <w:jc w:val="right"/>
      <w:rPr>
        <w:rFonts w:ascii="Arial" w:hAnsi="Arial" w:cs="Arial"/>
        <w:color w:val="000000"/>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BEF2AE" w14:textId="77777777" w:rsidR="00382E71" w:rsidRDefault="00382E71">
      <w:r>
        <w:separator/>
      </w:r>
    </w:p>
  </w:footnote>
  <w:footnote w:type="continuationSeparator" w:id="0">
    <w:p w14:paraId="08A27E17" w14:textId="77777777" w:rsidR="00382E71" w:rsidRDefault="00382E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A2A"/>
    <w:rsid w:val="00001059"/>
    <w:rsid w:val="000031D0"/>
    <w:rsid w:val="00003BB9"/>
    <w:rsid w:val="0000580E"/>
    <w:rsid w:val="00007632"/>
    <w:rsid w:val="00007688"/>
    <w:rsid w:val="0001127B"/>
    <w:rsid w:val="00013DD9"/>
    <w:rsid w:val="00017101"/>
    <w:rsid w:val="0002018C"/>
    <w:rsid w:val="0002063C"/>
    <w:rsid w:val="00034063"/>
    <w:rsid w:val="00040684"/>
    <w:rsid w:val="000432C7"/>
    <w:rsid w:val="000435A2"/>
    <w:rsid w:val="0004485A"/>
    <w:rsid w:val="00050548"/>
    <w:rsid w:val="0005590D"/>
    <w:rsid w:val="0006758B"/>
    <w:rsid w:val="00072777"/>
    <w:rsid w:val="0007308D"/>
    <w:rsid w:val="0007334A"/>
    <w:rsid w:val="00083475"/>
    <w:rsid w:val="00085BD0"/>
    <w:rsid w:val="00090F49"/>
    <w:rsid w:val="00095982"/>
    <w:rsid w:val="000964DB"/>
    <w:rsid w:val="000A235D"/>
    <w:rsid w:val="000A2862"/>
    <w:rsid w:val="000A5982"/>
    <w:rsid w:val="000B1F31"/>
    <w:rsid w:val="000C47AC"/>
    <w:rsid w:val="000C548C"/>
    <w:rsid w:val="000D3108"/>
    <w:rsid w:val="000D3EE0"/>
    <w:rsid w:val="000D68C5"/>
    <w:rsid w:val="000E2B67"/>
    <w:rsid w:val="000E3377"/>
    <w:rsid w:val="000E395A"/>
    <w:rsid w:val="000E3D9C"/>
    <w:rsid w:val="000E4A9C"/>
    <w:rsid w:val="000E693B"/>
    <w:rsid w:val="000F0E5C"/>
    <w:rsid w:val="000F2E6D"/>
    <w:rsid w:val="00104322"/>
    <w:rsid w:val="00112D2A"/>
    <w:rsid w:val="001177E5"/>
    <w:rsid w:val="00124925"/>
    <w:rsid w:val="00124CF2"/>
    <w:rsid w:val="00127F32"/>
    <w:rsid w:val="0013036B"/>
    <w:rsid w:val="0013048A"/>
    <w:rsid w:val="00131A50"/>
    <w:rsid w:val="001333AF"/>
    <w:rsid w:val="0013472A"/>
    <w:rsid w:val="00155A20"/>
    <w:rsid w:val="00155A98"/>
    <w:rsid w:val="00155DB1"/>
    <w:rsid w:val="00164A2C"/>
    <w:rsid w:val="00165FFC"/>
    <w:rsid w:val="00167650"/>
    <w:rsid w:val="0017275F"/>
    <w:rsid w:val="00180AE8"/>
    <w:rsid w:val="001852F0"/>
    <w:rsid w:val="001A55DE"/>
    <w:rsid w:val="001A7003"/>
    <w:rsid w:val="001A7E47"/>
    <w:rsid w:val="001B3C5D"/>
    <w:rsid w:val="001B3D60"/>
    <w:rsid w:val="001C363B"/>
    <w:rsid w:val="001D11AA"/>
    <w:rsid w:val="001D53D2"/>
    <w:rsid w:val="001E15A0"/>
    <w:rsid w:val="001E2ECD"/>
    <w:rsid w:val="001F0780"/>
    <w:rsid w:val="001F125D"/>
    <w:rsid w:val="00202E14"/>
    <w:rsid w:val="00205241"/>
    <w:rsid w:val="002112E0"/>
    <w:rsid w:val="00215A68"/>
    <w:rsid w:val="0022098F"/>
    <w:rsid w:val="00223AE2"/>
    <w:rsid w:val="002241C2"/>
    <w:rsid w:val="00225B92"/>
    <w:rsid w:val="0023064A"/>
    <w:rsid w:val="00234695"/>
    <w:rsid w:val="002357EC"/>
    <w:rsid w:val="002372EB"/>
    <w:rsid w:val="00240BDA"/>
    <w:rsid w:val="00244A57"/>
    <w:rsid w:val="002519F5"/>
    <w:rsid w:val="00252ACC"/>
    <w:rsid w:val="002542F0"/>
    <w:rsid w:val="0025519F"/>
    <w:rsid w:val="00260F67"/>
    <w:rsid w:val="002625B7"/>
    <w:rsid w:val="002679CA"/>
    <w:rsid w:val="00274DF9"/>
    <w:rsid w:val="00275A4E"/>
    <w:rsid w:val="00277243"/>
    <w:rsid w:val="00281B93"/>
    <w:rsid w:val="00284A57"/>
    <w:rsid w:val="0028665E"/>
    <w:rsid w:val="002871B1"/>
    <w:rsid w:val="002930BB"/>
    <w:rsid w:val="00297C11"/>
    <w:rsid w:val="002A3359"/>
    <w:rsid w:val="002B3D95"/>
    <w:rsid w:val="002B5752"/>
    <w:rsid w:val="002B5AEB"/>
    <w:rsid w:val="002C083B"/>
    <w:rsid w:val="002C20A1"/>
    <w:rsid w:val="002D0635"/>
    <w:rsid w:val="002D14A6"/>
    <w:rsid w:val="002D5E30"/>
    <w:rsid w:val="002E1F58"/>
    <w:rsid w:val="002E72E1"/>
    <w:rsid w:val="002F0686"/>
    <w:rsid w:val="003003D3"/>
    <w:rsid w:val="00301AEF"/>
    <w:rsid w:val="00302AA9"/>
    <w:rsid w:val="00303DF5"/>
    <w:rsid w:val="003108C7"/>
    <w:rsid w:val="00312556"/>
    <w:rsid w:val="00313BB2"/>
    <w:rsid w:val="00316C59"/>
    <w:rsid w:val="00317C71"/>
    <w:rsid w:val="00322080"/>
    <w:rsid w:val="00326D3C"/>
    <w:rsid w:val="00331421"/>
    <w:rsid w:val="00335B2C"/>
    <w:rsid w:val="0033750C"/>
    <w:rsid w:val="003462B9"/>
    <w:rsid w:val="0034700E"/>
    <w:rsid w:val="00350B7F"/>
    <w:rsid w:val="00351E3E"/>
    <w:rsid w:val="003523AB"/>
    <w:rsid w:val="003523D7"/>
    <w:rsid w:val="00353493"/>
    <w:rsid w:val="00353FDF"/>
    <w:rsid w:val="00355717"/>
    <w:rsid w:val="003568EB"/>
    <w:rsid w:val="003574FC"/>
    <w:rsid w:val="003619C1"/>
    <w:rsid w:val="003624AE"/>
    <w:rsid w:val="00363D25"/>
    <w:rsid w:val="00364707"/>
    <w:rsid w:val="00366A07"/>
    <w:rsid w:val="0037115A"/>
    <w:rsid w:val="003718EC"/>
    <w:rsid w:val="00374607"/>
    <w:rsid w:val="00377626"/>
    <w:rsid w:val="0037763A"/>
    <w:rsid w:val="00382E71"/>
    <w:rsid w:val="003940F6"/>
    <w:rsid w:val="00395957"/>
    <w:rsid w:val="003959FB"/>
    <w:rsid w:val="003A35B0"/>
    <w:rsid w:val="003A3BAA"/>
    <w:rsid w:val="003A4F3A"/>
    <w:rsid w:val="003A6F8E"/>
    <w:rsid w:val="003B04AE"/>
    <w:rsid w:val="003B1C58"/>
    <w:rsid w:val="003B6EC4"/>
    <w:rsid w:val="003B74F2"/>
    <w:rsid w:val="003C51F5"/>
    <w:rsid w:val="003D0A6B"/>
    <w:rsid w:val="003E0E14"/>
    <w:rsid w:val="003E36BE"/>
    <w:rsid w:val="003F7C37"/>
    <w:rsid w:val="00401078"/>
    <w:rsid w:val="0040287E"/>
    <w:rsid w:val="00403B15"/>
    <w:rsid w:val="00412A61"/>
    <w:rsid w:val="00415269"/>
    <w:rsid w:val="00421701"/>
    <w:rsid w:val="004254BC"/>
    <w:rsid w:val="004353D7"/>
    <w:rsid w:val="004360DD"/>
    <w:rsid w:val="00441B28"/>
    <w:rsid w:val="00441BB1"/>
    <w:rsid w:val="004451C2"/>
    <w:rsid w:val="00446665"/>
    <w:rsid w:val="0044769E"/>
    <w:rsid w:val="004528F3"/>
    <w:rsid w:val="004631B9"/>
    <w:rsid w:val="00471245"/>
    <w:rsid w:val="00471A07"/>
    <w:rsid w:val="0047318D"/>
    <w:rsid w:val="0047744C"/>
    <w:rsid w:val="00480976"/>
    <w:rsid w:val="00481A2A"/>
    <w:rsid w:val="00483DE8"/>
    <w:rsid w:val="004851B9"/>
    <w:rsid w:val="0049198C"/>
    <w:rsid w:val="00492C21"/>
    <w:rsid w:val="004964B8"/>
    <w:rsid w:val="00497ABE"/>
    <w:rsid w:val="004A5737"/>
    <w:rsid w:val="004A7EE8"/>
    <w:rsid w:val="004B19B9"/>
    <w:rsid w:val="004B2CDA"/>
    <w:rsid w:val="004B2E9B"/>
    <w:rsid w:val="004C1F83"/>
    <w:rsid w:val="004C2608"/>
    <w:rsid w:val="004C31DA"/>
    <w:rsid w:val="004C7C78"/>
    <w:rsid w:val="004D4946"/>
    <w:rsid w:val="004D7BEB"/>
    <w:rsid w:val="004E096C"/>
    <w:rsid w:val="004E496C"/>
    <w:rsid w:val="004E6365"/>
    <w:rsid w:val="004F0610"/>
    <w:rsid w:val="004F1102"/>
    <w:rsid w:val="004F3C37"/>
    <w:rsid w:val="004F4C7A"/>
    <w:rsid w:val="004F5D9A"/>
    <w:rsid w:val="00501521"/>
    <w:rsid w:val="0050163B"/>
    <w:rsid w:val="00502106"/>
    <w:rsid w:val="00505A6B"/>
    <w:rsid w:val="005122C6"/>
    <w:rsid w:val="00515761"/>
    <w:rsid w:val="00516B59"/>
    <w:rsid w:val="00517F5D"/>
    <w:rsid w:val="00522CF8"/>
    <w:rsid w:val="0052353A"/>
    <w:rsid w:val="005243AB"/>
    <w:rsid w:val="005362E1"/>
    <w:rsid w:val="00536DA6"/>
    <w:rsid w:val="005428A5"/>
    <w:rsid w:val="005446A8"/>
    <w:rsid w:val="00562D80"/>
    <w:rsid w:val="00563234"/>
    <w:rsid w:val="00564B44"/>
    <w:rsid w:val="0056567C"/>
    <w:rsid w:val="005669F6"/>
    <w:rsid w:val="00570DD9"/>
    <w:rsid w:val="005711D6"/>
    <w:rsid w:val="00573476"/>
    <w:rsid w:val="00573F05"/>
    <w:rsid w:val="00580D26"/>
    <w:rsid w:val="00584A1A"/>
    <w:rsid w:val="005A2498"/>
    <w:rsid w:val="005A2F18"/>
    <w:rsid w:val="005A41B0"/>
    <w:rsid w:val="005A4298"/>
    <w:rsid w:val="005A72B4"/>
    <w:rsid w:val="005C002B"/>
    <w:rsid w:val="005C6B92"/>
    <w:rsid w:val="005D05A3"/>
    <w:rsid w:val="005E0295"/>
    <w:rsid w:val="005E2FEE"/>
    <w:rsid w:val="005E34D8"/>
    <w:rsid w:val="005F2447"/>
    <w:rsid w:val="005F5FB7"/>
    <w:rsid w:val="0060024F"/>
    <w:rsid w:val="00604F59"/>
    <w:rsid w:val="0061076D"/>
    <w:rsid w:val="00614C0D"/>
    <w:rsid w:val="0062004D"/>
    <w:rsid w:val="00620154"/>
    <w:rsid w:val="00631C14"/>
    <w:rsid w:val="00635A07"/>
    <w:rsid w:val="006374F9"/>
    <w:rsid w:val="00641ACE"/>
    <w:rsid w:val="00647673"/>
    <w:rsid w:val="00647B9A"/>
    <w:rsid w:val="006514C1"/>
    <w:rsid w:val="00651ADE"/>
    <w:rsid w:val="00652B83"/>
    <w:rsid w:val="00652B84"/>
    <w:rsid w:val="00657C68"/>
    <w:rsid w:val="00663075"/>
    <w:rsid w:val="006752F7"/>
    <w:rsid w:val="00675DAF"/>
    <w:rsid w:val="0067698B"/>
    <w:rsid w:val="006776FF"/>
    <w:rsid w:val="00680F0C"/>
    <w:rsid w:val="006812AE"/>
    <w:rsid w:val="00682AEF"/>
    <w:rsid w:val="00686FD1"/>
    <w:rsid w:val="00690837"/>
    <w:rsid w:val="006A0B2A"/>
    <w:rsid w:val="006A4299"/>
    <w:rsid w:val="006A50B7"/>
    <w:rsid w:val="006B0903"/>
    <w:rsid w:val="006B5CAF"/>
    <w:rsid w:val="006C3F56"/>
    <w:rsid w:val="006C6E79"/>
    <w:rsid w:val="006C7939"/>
    <w:rsid w:val="006D53C9"/>
    <w:rsid w:val="006E5C73"/>
    <w:rsid w:val="006F0803"/>
    <w:rsid w:val="00704F85"/>
    <w:rsid w:val="0070558E"/>
    <w:rsid w:val="00705CA8"/>
    <w:rsid w:val="00707F3E"/>
    <w:rsid w:val="007102C9"/>
    <w:rsid w:val="007137C4"/>
    <w:rsid w:val="00717603"/>
    <w:rsid w:val="00723F51"/>
    <w:rsid w:val="00725C47"/>
    <w:rsid w:val="00734E8C"/>
    <w:rsid w:val="00735826"/>
    <w:rsid w:val="00747449"/>
    <w:rsid w:val="007510D2"/>
    <w:rsid w:val="00761B7D"/>
    <w:rsid w:val="00766C13"/>
    <w:rsid w:val="00767722"/>
    <w:rsid w:val="00777D90"/>
    <w:rsid w:val="007833B0"/>
    <w:rsid w:val="0078474E"/>
    <w:rsid w:val="00785F37"/>
    <w:rsid w:val="00786557"/>
    <w:rsid w:val="00791D8F"/>
    <w:rsid w:val="007941F8"/>
    <w:rsid w:val="00795BAC"/>
    <w:rsid w:val="007B15CE"/>
    <w:rsid w:val="007B4542"/>
    <w:rsid w:val="007C3286"/>
    <w:rsid w:val="007D6545"/>
    <w:rsid w:val="007E5B1D"/>
    <w:rsid w:val="007F0B23"/>
    <w:rsid w:val="007F4548"/>
    <w:rsid w:val="007F6B0C"/>
    <w:rsid w:val="008044F0"/>
    <w:rsid w:val="00805AD4"/>
    <w:rsid w:val="00811C8A"/>
    <w:rsid w:val="00813AF8"/>
    <w:rsid w:val="00814D5C"/>
    <w:rsid w:val="00816488"/>
    <w:rsid w:val="00817F7A"/>
    <w:rsid w:val="00820959"/>
    <w:rsid w:val="00820E20"/>
    <w:rsid w:val="00822A37"/>
    <w:rsid w:val="00827BD6"/>
    <w:rsid w:val="008330B3"/>
    <w:rsid w:val="00837F08"/>
    <w:rsid w:val="0084161C"/>
    <w:rsid w:val="00844549"/>
    <w:rsid w:val="00845052"/>
    <w:rsid w:val="008625CD"/>
    <w:rsid w:val="0086263D"/>
    <w:rsid w:val="00863861"/>
    <w:rsid w:val="008640F7"/>
    <w:rsid w:val="0086429B"/>
    <w:rsid w:val="00866E1F"/>
    <w:rsid w:val="00880771"/>
    <w:rsid w:val="00881503"/>
    <w:rsid w:val="00881A72"/>
    <w:rsid w:val="008838CF"/>
    <w:rsid w:val="00883F3C"/>
    <w:rsid w:val="00886D15"/>
    <w:rsid w:val="00893AD6"/>
    <w:rsid w:val="00895528"/>
    <w:rsid w:val="008A13AF"/>
    <w:rsid w:val="008A3218"/>
    <w:rsid w:val="008A3383"/>
    <w:rsid w:val="008A4632"/>
    <w:rsid w:val="008B2772"/>
    <w:rsid w:val="008B4719"/>
    <w:rsid w:val="008B5613"/>
    <w:rsid w:val="008C15E3"/>
    <w:rsid w:val="008C376A"/>
    <w:rsid w:val="008C3F42"/>
    <w:rsid w:val="008D3D96"/>
    <w:rsid w:val="008D6BBA"/>
    <w:rsid w:val="008D7FE6"/>
    <w:rsid w:val="008E18A9"/>
    <w:rsid w:val="008E28FB"/>
    <w:rsid w:val="008E6522"/>
    <w:rsid w:val="008F2203"/>
    <w:rsid w:val="008F4704"/>
    <w:rsid w:val="009025AD"/>
    <w:rsid w:val="00902A6C"/>
    <w:rsid w:val="0090514F"/>
    <w:rsid w:val="009118B6"/>
    <w:rsid w:val="00911A5A"/>
    <w:rsid w:val="00916E34"/>
    <w:rsid w:val="00920E2B"/>
    <w:rsid w:val="009273D9"/>
    <w:rsid w:val="00930230"/>
    <w:rsid w:val="00933419"/>
    <w:rsid w:val="00942ACD"/>
    <w:rsid w:val="00942E44"/>
    <w:rsid w:val="009462F9"/>
    <w:rsid w:val="009472B7"/>
    <w:rsid w:val="00957AF5"/>
    <w:rsid w:val="0096583E"/>
    <w:rsid w:val="00965ED4"/>
    <w:rsid w:val="00967CF8"/>
    <w:rsid w:val="00976CED"/>
    <w:rsid w:val="00977E7D"/>
    <w:rsid w:val="009A3A8D"/>
    <w:rsid w:val="009A3C53"/>
    <w:rsid w:val="009B2B80"/>
    <w:rsid w:val="009B2C74"/>
    <w:rsid w:val="009B2DCA"/>
    <w:rsid w:val="009B3482"/>
    <w:rsid w:val="009B4418"/>
    <w:rsid w:val="009C5FC2"/>
    <w:rsid w:val="009D7BAE"/>
    <w:rsid w:val="009E7D2D"/>
    <w:rsid w:val="009F215B"/>
    <w:rsid w:val="009F76EF"/>
    <w:rsid w:val="009F7846"/>
    <w:rsid w:val="00A00D6D"/>
    <w:rsid w:val="00A04410"/>
    <w:rsid w:val="00A071A6"/>
    <w:rsid w:val="00A11970"/>
    <w:rsid w:val="00A16594"/>
    <w:rsid w:val="00A20E24"/>
    <w:rsid w:val="00A21EA5"/>
    <w:rsid w:val="00A2450C"/>
    <w:rsid w:val="00A2470A"/>
    <w:rsid w:val="00A27B5E"/>
    <w:rsid w:val="00A30486"/>
    <w:rsid w:val="00A3729B"/>
    <w:rsid w:val="00A41ED9"/>
    <w:rsid w:val="00A46DFE"/>
    <w:rsid w:val="00A52EAA"/>
    <w:rsid w:val="00A54163"/>
    <w:rsid w:val="00A55B6C"/>
    <w:rsid w:val="00A622CE"/>
    <w:rsid w:val="00A63F86"/>
    <w:rsid w:val="00A7554E"/>
    <w:rsid w:val="00A83DAE"/>
    <w:rsid w:val="00A906E5"/>
    <w:rsid w:val="00A94C8E"/>
    <w:rsid w:val="00A94D2B"/>
    <w:rsid w:val="00A9630E"/>
    <w:rsid w:val="00A96319"/>
    <w:rsid w:val="00A977EE"/>
    <w:rsid w:val="00A97DC3"/>
    <w:rsid w:val="00AA09AB"/>
    <w:rsid w:val="00AA0D23"/>
    <w:rsid w:val="00AA1843"/>
    <w:rsid w:val="00AB34F9"/>
    <w:rsid w:val="00AB35C1"/>
    <w:rsid w:val="00AB76BE"/>
    <w:rsid w:val="00AC37E3"/>
    <w:rsid w:val="00AC3A4A"/>
    <w:rsid w:val="00AC45AF"/>
    <w:rsid w:val="00AC5239"/>
    <w:rsid w:val="00AC59FC"/>
    <w:rsid w:val="00AD31CD"/>
    <w:rsid w:val="00AD347E"/>
    <w:rsid w:val="00AD6ECB"/>
    <w:rsid w:val="00AE1FA0"/>
    <w:rsid w:val="00AF7363"/>
    <w:rsid w:val="00B06FA1"/>
    <w:rsid w:val="00B12C16"/>
    <w:rsid w:val="00B21CC2"/>
    <w:rsid w:val="00B26F84"/>
    <w:rsid w:val="00B34769"/>
    <w:rsid w:val="00B34C07"/>
    <w:rsid w:val="00B35B05"/>
    <w:rsid w:val="00B54142"/>
    <w:rsid w:val="00B57F40"/>
    <w:rsid w:val="00B61453"/>
    <w:rsid w:val="00B632BB"/>
    <w:rsid w:val="00B66103"/>
    <w:rsid w:val="00B71317"/>
    <w:rsid w:val="00B81A0B"/>
    <w:rsid w:val="00B82CD2"/>
    <w:rsid w:val="00B852E9"/>
    <w:rsid w:val="00B96DF7"/>
    <w:rsid w:val="00BA0CA7"/>
    <w:rsid w:val="00BA2743"/>
    <w:rsid w:val="00BA7A00"/>
    <w:rsid w:val="00BB494D"/>
    <w:rsid w:val="00BC17CA"/>
    <w:rsid w:val="00BC6D9A"/>
    <w:rsid w:val="00BD1FD2"/>
    <w:rsid w:val="00BD2098"/>
    <w:rsid w:val="00BD2BD0"/>
    <w:rsid w:val="00BD308C"/>
    <w:rsid w:val="00BE09F7"/>
    <w:rsid w:val="00BE5B47"/>
    <w:rsid w:val="00BF22F6"/>
    <w:rsid w:val="00BF33E5"/>
    <w:rsid w:val="00BF3A28"/>
    <w:rsid w:val="00BF568F"/>
    <w:rsid w:val="00BF7EE6"/>
    <w:rsid w:val="00C0287F"/>
    <w:rsid w:val="00C04201"/>
    <w:rsid w:val="00C17989"/>
    <w:rsid w:val="00C233B7"/>
    <w:rsid w:val="00C2711A"/>
    <w:rsid w:val="00C30023"/>
    <w:rsid w:val="00C31C87"/>
    <w:rsid w:val="00C32A63"/>
    <w:rsid w:val="00C32DD7"/>
    <w:rsid w:val="00C342E3"/>
    <w:rsid w:val="00C34552"/>
    <w:rsid w:val="00C34BAE"/>
    <w:rsid w:val="00C46E9B"/>
    <w:rsid w:val="00C50D5D"/>
    <w:rsid w:val="00C53D2D"/>
    <w:rsid w:val="00C5571F"/>
    <w:rsid w:val="00C61EA2"/>
    <w:rsid w:val="00C64377"/>
    <w:rsid w:val="00C67245"/>
    <w:rsid w:val="00C71882"/>
    <w:rsid w:val="00C7249F"/>
    <w:rsid w:val="00C72DB5"/>
    <w:rsid w:val="00C978B9"/>
    <w:rsid w:val="00CA0BBA"/>
    <w:rsid w:val="00CA13A9"/>
    <w:rsid w:val="00CA31E9"/>
    <w:rsid w:val="00CA572E"/>
    <w:rsid w:val="00CA57BB"/>
    <w:rsid w:val="00CA720B"/>
    <w:rsid w:val="00CB63E3"/>
    <w:rsid w:val="00CB6F03"/>
    <w:rsid w:val="00CC4FAE"/>
    <w:rsid w:val="00CC59DF"/>
    <w:rsid w:val="00CD03A4"/>
    <w:rsid w:val="00CD335E"/>
    <w:rsid w:val="00CE16D2"/>
    <w:rsid w:val="00CE210A"/>
    <w:rsid w:val="00CE43CE"/>
    <w:rsid w:val="00CF2F74"/>
    <w:rsid w:val="00CF37CA"/>
    <w:rsid w:val="00CF5B9D"/>
    <w:rsid w:val="00D01942"/>
    <w:rsid w:val="00D0627A"/>
    <w:rsid w:val="00D14F4D"/>
    <w:rsid w:val="00D14FB0"/>
    <w:rsid w:val="00D16CD7"/>
    <w:rsid w:val="00D17A78"/>
    <w:rsid w:val="00D20F24"/>
    <w:rsid w:val="00D21623"/>
    <w:rsid w:val="00D23F0E"/>
    <w:rsid w:val="00D24016"/>
    <w:rsid w:val="00D31D57"/>
    <w:rsid w:val="00D448FE"/>
    <w:rsid w:val="00D46EB7"/>
    <w:rsid w:val="00D57373"/>
    <w:rsid w:val="00D64F36"/>
    <w:rsid w:val="00D72AAE"/>
    <w:rsid w:val="00D733B8"/>
    <w:rsid w:val="00D73605"/>
    <w:rsid w:val="00D73E9A"/>
    <w:rsid w:val="00D7519B"/>
    <w:rsid w:val="00D771C7"/>
    <w:rsid w:val="00D80150"/>
    <w:rsid w:val="00D81AE3"/>
    <w:rsid w:val="00D83F61"/>
    <w:rsid w:val="00D93EAB"/>
    <w:rsid w:val="00DA22CD"/>
    <w:rsid w:val="00DA6E7F"/>
    <w:rsid w:val="00DB3487"/>
    <w:rsid w:val="00DB3DA5"/>
    <w:rsid w:val="00DB573F"/>
    <w:rsid w:val="00DC5648"/>
    <w:rsid w:val="00DC573C"/>
    <w:rsid w:val="00DC5C95"/>
    <w:rsid w:val="00DD0C60"/>
    <w:rsid w:val="00DD6D30"/>
    <w:rsid w:val="00DE509D"/>
    <w:rsid w:val="00DE73F3"/>
    <w:rsid w:val="00DF09C3"/>
    <w:rsid w:val="00DF2E01"/>
    <w:rsid w:val="00DF6195"/>
    <w:rsid w:val="00E03A12"/>
    <w:rsid w:val="00E211F0"/>
    <w:rsid w:val="00E212C8"/>
    <w:rsid w:val="00E465D9"/>
    <w:rsid w:val="00E51186"/>
    <w:rsid w:val="00E51FE5"/>
    <w:rsid w:val="00E53624"/>
    <w:rsid w:val="00E644F0"/>
    <w:rsid w:val="00E6755C"/>
    <w:rsid w:val="00E70D77"/>
    <w:rsid w:val="00E738D9"/>
    <w:rsid w:val="00E75821"/>
    <w:rsid w:val="00E80451"/>
    <w:rsid w:val="00E923A5"/>
    <w:rsid w:val="00E936E6"/>
    <w:rsid w:val="00E95484"/>
    <w:rsid w:val="00EA09B6"/>
    <w:rsid w:val="00EA360D"/>
    <w:rsid w:val="00EA5F8E"/>
    <w:rsid w:val="00EB006F"/>
    <w:rsid w:val="00EB31C1"/>
    <w:rsid w:val="00EB34C7"/>
    <w:rsid w:val="00EB5EB4"/>
    <w:rsid w:val="00EB72A9"/>
    <w:rsid w:val="00EB72F2"/>
    <w:rsid w:val="00EC465A"/>
    <w:rsid w:val="00EC468D"/>
    <w:rsid w:val="00ED0A1B"/>
    <w:rsid w:val="00ED1BC2"/>
    <w:rsid w:val="00EE1260"/>
    <w:rsid w:val="00EE4C1B"/>
    <w:rsid w:val="00EF6470"/>
    <w:rsid w:val="00EF6C9A"/>
    <w:rsid w:val="00F01B49"/>
    <w:rsid w:val="00F03535"/>
    <w:rsid w:val="00F123F2"/>
    <w:rsid w:val="00F12519"/>
    <w:rsid w:val="00F143A2"/>
    <w:rsid w:val="00F15B64"/>
    <w:rsid w:val="00F15FE4"/>
    <w:rsid w:val="00F16860"/>
    <w:rsid w:val="00F16A31"/>
    <w:rsid w:val="00F1714E"/>
    <w:rsid w:val="00F17ED9"/>
    <w:rsid w:val="00F20010"/>
    <w:rsid w:val="00F218EB"/>
    <w:rsid w:val="00F2400A"/>
    <w:rsid w:val="00F2568C"/>
    <w:rsid w:val="00F27C9D"/>
    <w:rsid w:val="00F31F23"/>
    <w:rsid w:val="00F347A2"/>
    <w:rsid w:val="00F37149"/>
    <w:rsid w:val="00F53003"/>
    <w:rsid w:val="00F61680"/>
    <w:rsid w:val="00F651EA"/>
    <w:rsid w:val="00F71237"/>
    <w:rsid w:val="00F73674"/>
    <w:rsid w:val="00F7574B"/>
    <w:rsid w:val="00F77087"/>
    <w:rsid w:val="00F8166F"/>
    <w:rsid w:val="00F93433"/>
    <w:rsid w:val="00F934D3"/>
    <w:rsid w:val="00F9488A"/>
    <w:rsid w:val="00FA06C2"/>
    <w:rsid w:val="00FA3E7A"/>
    <w:rsid w:val="00FA5249"/>
    <w:rsid w:val="00FA7FF9"/>
    <w:rsid w:val="00FB5ED9"/>
    <w:rsid w:val="00FB677D"/>
    <w:rsid w:val="00FD095E"/>
    <w:rsid w:val="00FD294F"/>
    <w:rsid w:val="00FD69B8"/>
    <w:rsid w:val="00FD6DDD"/>
    <w:rsid w:val="00FE2578"/>
    <w:rsid w:val="00FE3EED"/>
    <w:rsid w:val="00FE4C00"/>
    <w:rsid w:val="00FE5149"/>
    <w:rsid w:val="00FF34CA"/>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E0F2B"/>
  <w15:docId w15:val="{C9878FF6-178F-4140-B077-70F5B5768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lang w:val="en-US" w:eastAsia="en-US"/>
    </w:rPr>
  </w:style>
  <w:style w:type="paragraph" w:styleId="Heading2">
    <w:name w:val="heading 2"/>
    <w:basedOn w:val="Normal"/>
    <w:next w:val="Normal"/>
    <w:link w:val="Heading2Char"/>
    <w:uiPriority w:val="9"/>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uiPriority w:val="9"/>
    <w:rsid w:val="004A32E7"/>
    <w:rPr>
      <w:rFonts w:ascii="Cambria" w:eastAsia="Times New Roman" w:hAnsi="Cambria" w:cs="Times New Roman"/>
      <w:b/>
      <w:bCs/>
      <w:i/>
      <w:iCs/>
      <w:sz w:val="28"/>
      <w:szCs w:val="28"/>
    </w:rPr>
  </w:style>
  <w:style w:type="paragraph" w:customStyle="1" w:styleId="Normal0">
    <w:name w:val="Normal_0"/>
    <w:qFormat/>
    <w:rsid w:val="006E3D65"/>
    <w:pPr>
      <w:widowControl w:val="0"/>
    </w:pPr>
    <w:rPr>
      <w:rFonts w:eastAsia="SimSun" w:hint="eastAsia"/>
      <w:sz w:val="24"/>
      <w:szCs w:val="26"/>
      <w:lang w:val="en-US" w:eastAsia="ja-JP"/>
    </w:rPr>
  </w:style>
  <w:style w:type="character" w:customStyle="1" w:styleId="fontstyle01">
    <w:name w:val="fontstyle01"/>
    <w:rsid w:val="006E3D65"/>
    <w:rPr>
      <w:rFonts w:ascii="TimesNewRomanPSMT" w:eastAsia="SimSun" w:hAnsi="TimesNewRomanPSMT" w:hint="default"/>
      <w:b w:val="0"/>
      <w:bCs w:val="0"/>
      <w:i w:val="0"/>
      <w:iCs w:val="0"/>
      <w:color w:val="000000"/>
      <w:sz w:val="24"/>
      <w:szCs w:val="24"/>
      <w:rtl w:val="0"/>
    </w:rPr>
  </w:style>
  <w:style w:type="paragraph" w:styleId="BodyText">
    <w:name w:val="Body Text"/>
    <w:basedOn w:val="Normal0"/>
    <w:link w:val="BodyTextChar"/>
    <w:uiPriority w:val="1"/>
    <w:qFormat/>
    <w:rsid w:val="00CA129D"/>
    <w:pPr>
      <w:autoSpaceDE w:val="0"/>
      <w:autoSpaceDN w:val="0"/>
      <w:spacing w:before="44"/>
      <w:ind w:left="160"/>
    </w:pPr>
    <w:rPr>
      <w:rFonts w:eastAsia="Times New Roman" w:hint="cs"/>
      <w:sz w:val="25"/>
      <w:szCs w:val="25"/>
      <w:lang w:val="vi" w:eastAsia="en-US"/>
    </w:rPr>
  </w:style>
  <w:style w:type="character" w:customStyle="1" w:styleId="BodyTextChar">
    <w:name w:val="Body Text Char"/>
    <w:link w:val="BodyText"/>
    <w:uiPriority w:val="1"/>
    <w:rsid w:val="00CA129D"/>
    <w:rPr>
      <w:rFonts w:cs="Times New Roman" w:hint="cs"/>
      <w:sz w:val="25"/>
      <w:szCs w:val="25"/>
      <w:rtl w:val="0"/>
      <w:lang w:val="vi" w:eastAsia="en-US"/>
    </w:rPr>
  </w:style>
  <w:style w:type="character" w:styleId="Strong">
    <w:name w:val="Strong"/>
    <w:uiPriority w:val="22"/>
    <w:qFormat/>
    <w:rsid w:val="0011474B"/>
    <w:rPr>
      <w:rFonts w:eastAsia="SimSun" w:hint="eastAsia"/>
      <w:b/>
      <w:bCs/>
      <w:rtl w:val="0"/>
    </w:rPr>
  </w:style>
  <w:style w:type="paragraph" w:customStyle="1" w:styleId="TableParagraph">
    <w:name w:val="Table Paragraph"/>
    <w:basedOn w:val="Normal"/>
    <w:uiPriority w:val="1"/>
    <w:qFormat/>
    <w:rsid w:val="00D64F36"/>
    <w:pPr>
      <w:widowControl w:val="0"/>
      <w:autoSpaceDE w:val="0"/>
      <w:autoSpaceDN w:val="0"/>
      <w:spacing w:before="46"/>
      <w:ind w:left="108"/>
    </w:pPr>
    <w:rPr>
      <w:sz w:val="22"/>
      <w:szCs w:val="22"/>
    </w:rPr>
  </w:style>
  <w:style w:type="paragraph" w:customStyle="1" w:styleId="Para">
    <w:name w:val="Para"/>
    <w:basedOn w:val="Normal"/>
    <w:link w:val="ParaChar"/>
    <w:autoRedefine/>
    <w:qFormat/>
    <w:rsid w:val="009462F9"/>
    <w:pPr>
      <w:tabs>
        <w:tab w:val="left" w:pos="0"/>
        <w:tab w:val="left" w:pos="630"/>
      </w:tabs>
      <w:spacing w:before="60" w:after="60"/>
      <w:jc w:val="both"/>
    </w:pPr>
    <w:rPr>
      <w:rFonts w:eastAsia="Calibri"/>
      <w:color w:val="000000"/>
    </w:rPr>
  </w:style>
  <w:style w:type="character" w:customStyle="1" w:styleId="ParaChar">
    <w:name w:val="Para Char"/>
    <w:link w:val="Para"/>
    <w:rsid w:val="009462F9"/>
    <w:rPr>
      <w:rFonts w:eastAsia="Calibri"/>
      <w:color w:val="000000"/>
      <w:sz w:val="24"/>
      <w:szCs w:val="24"/>
      <w:lang w:eastAsia="en-US"/>
    </w:rPr>
  </w:style>
  <w:style w:type="paragraph" w:customStyle="1" w:styleId="Titile">
    <w:name w:val="Titile"/>
    <w:basedOn w:val="Normal"/>
    <w:link w:val="TitileChar"/>
    <w:autoRedefine/>
    <w:qFormat/>
    <w:rsid w:val="00D31D57"/>
    <w:pPr>
      <w:spacing w:before="60" w:after="60"/>
      <w:jc w:val="center"/>
    </w:pPr>
    <w:rPr>
      <w:rFonts w:eastAsia="Calibri"/>
      <w:b/>
      <w:bCs/>
      <w:color w:val="000000"/>
    </w:rPr>
  </w:style>
  <w:style w:type="character" w:customStyle="1" w:styleId="TitileChar">
    <w:name w:val="Titile Char"/>
    <w:link w:val="Titile"/>
    <w:rsid w:val="00D31D57"/>
    <w:rPr>
      <w:rFonts w:eastAsia="Calibri"/>
      <w:b/>
      <w:bCs/>
      <w:color w:val="000000"/>
      <w:sz w:val="24"/>
      <w:szCs w:val="24"/>
    </w:rPr>
  </w:style>
  <w:style w:type="character" w:customStyle="1" w:styleId="UnresolvedMention1">
    <w:name w:val="Unresolved Mention1"/>
    <w:uiPriority w:val="99"/>
    <w:semiHidden/>
    <w:unhideWhenUsed/>
    <w:rsid w:val="003718EC"/>
    <w:rPr>
      <w:color w:val="605E5C"/>
      <w:shd w:val="clear" w:color="auto" w:fill="E1DFDD"/>
    </w:rPr>
  </w:style>
  <w:style w:type="character" w:styleId="CommentReference">
    <w:name w:val="annotation reference"/>
    <w:rsid w:val="00967CF8"/>
    <w:rPr>
      <w:sz w:val="16"/>
      <w:szCs w:val="16"/>
    </w:rPr>
  </w:style>
  <w:style w:type="paragraph" w:styleId="CommentText">
    <w:name w:val="annotation text"/>
    <w:basedOn w:val="Normal"/>
    <w:link w:val="CommentTextChar"/>
    <w:rsid w:val="00967CF8"/>
    <w:rPr>
      <w:sz w:val="20"/>
      <w:szCs w:val="20"/>
    </w:rPr>
  </w:style>
  <w:style w:type="character" w:customStyle="1" w:styleId="CommentTextChar">
    <w:name w:val="Comment Text Char"/>
    <w:basedOn w:val="DefaultParagraphFont"/>
    <w:link w:val="CommentText"/>
    <w:rsid w:val="00967CF8"/>
  </w:style>
  <w:style w:type="paragraph" w:styleId="CommentSubject">
    <w:name w:val="annotation subject"/>
    <w:basedOn w:val="CommentText"/>
    <w:next w:val="CommentText"/>
    <w:link w:val="CommentSubjectChar"/>
    <w:rsid w:val="00967CF8"/>
    <w:rPr>
      <w:b/>
      <w:bCs/>
    </w:rPr>
  </w:style>
  <w:style w:type="character" w:customStyle="1" w:styleId="CommentSubjectChar">
    <w:name w:val="Comment Subject Char"/>
    <w:link w:val="CommentSubject"/>
    <w:rsid w:val="00967CF8"/>
    <w:rPr>
      <w:b/>
      <w:bCs/>
    </w:rPr>
  </w:style>
  <w:style w:type="paragraph" w:styleId="NormalWeb">
    <w:name w:val="Normal (Web)"/>
    <w:basedOn w:val="Normal"/>
    <w:rsid w:val="00D93EAB"/>
  </w:style>
  <w:style w:type="paragraph" w:styleId="BalloonText">
    <w:name w:val="Balloon Text"/>
    <w:basedOn w:val="Normal"/>
    <w:link w:val="BalloonTextChar"/>
    <w:uiPriority w:val="99"/>
    <w:unhideWhenUsed/>
    <w:rsid w:val="006D53C9"/>
    <w:rPr>
      <w:rFonts w:ascii="Segoe UI" w:eastAsia="Malgun Gothic" w:hAnsi="Segoe UI" w:cs="Segoe UI"/>
      <w:kern w:val="2"/>
      <w:sz w:val="18"/>
      <w:szCs w:val="18"/>
      <w:lang w:eastAsia="zh-CN"/>
    </w:rPr>
  </w:style>
  <w:style w:type="character" w:customStyle="1" w:styleId="BalloonTextChar">
    <w:name w:val="Balloon Text Char"/>
    <w:link w:val="BalloonText"/>
    <w:uiPriority w:val="99"/>
    <w:rsid w:val="006D53C9"/>
    <w:rPr>
      <w:rFonts w:ascii="Segoe UI" w:eastAsia="Malgun Gothic" w:hAnsi="Segoe UI" w:cs="Segoe U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B6ABD-6FE0-48A2-B483-324D8D1CD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12</TotalTime>
  <Pages>7</Pages>
  <Words>4078</Words>
  <Characters>23251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DELL</cp:lastModifiedBy>
  <cp:revision>14</cp:revision>
  <cp:lastPrinted>2025-10-22T07:35:00Z</cp:lastPrinted>
  <dcterms:created xsi:type="dcterms:W3CDTF">2025-11-23T12:57:00Z</dcterms:created>
  <dcterms:modified xsi:type="dcterms:W3CDTF">2025-11-23T13:31:00Z</dcterms:modified>
</cp:coreProperties>
</file>